
<file path=[Content_Types].xml><?xml version="1.0" encoding="utf-8"?>
<Types xmlns="http://schemas.openxmlformats.org/package/2006/content-types"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4767624" w14:textId="528054CF" w:rsidR="00820BC5" w:rsidRDefault="00820BC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bookmarkStart w:id="0" w:name="_Hlk491845607"/>
      <w:r>
        <w:rPr>
          <w:rFonts w:cs="Arial"/>
          <w:b/>
          <w:sz w:val="24"/>
          <w:szCs w:val="24"/>
        </w:rPr>
        <w:t>3GPP TSG-RAN WG4 Meeting #</w:t>
      </w:r>
      <w:r w:rsidR="00B71CD5">
        <w:rPr>
          <w:rFonts w:cs="Arial"/>
          <w:b/>
          <w:sz w:val="24"/>
          <w:szCs w:val="24"/>
        </w:rPr>
        <w:t>113</w:t>
      </w:r>
      <w:r>
        <w:rPr>
          <w:rFonts w:cs="Arial"/>
          <w:b/>
          <w:sz w:val="24"/>
          <w:szCs w:val="24"/>
        </w:rPr>
        <w:tab/>
      </w:r>
      <w:r w:rsidR="00FD4C76" w:rsidRPr="00FD4C76">
        <w:rPr>
          <w:rFonts w:cs="Arial"/>
          <w:b/>
          <w:sz w:val="24"/>
          <w:szCs w:val="24"/>
        </w:rPr>
        <w:t>R4-2419197</w:t>
      </w:r>
    </w:p>
    <w:p w14:paraId="6F9F125A" w14:textId="6338EC16" w:rsidR="00820BC5" w:rsidRPr="0087636F" w:rsidRDefault="00013C65" w:rsidP="00820BC5">
      <w:pPr>
        <w:pStyle w:val="CRCoverPage"/>
        <w:tabs>
          <w:tab w:val="right" w:pos="9639"/>
        </w:tabs>
        <w:spacing w:after="0"/>
        <w:rPr>
          <w:rFonts w:cs="Arial"/>
          <w:b/>
          <w:sz w:val="24"/>
          <w:szCs w:val="24"/>
        </w:rPr>
      </w:pPr>
      <w:r>
        <w:rPr>
          <w:rFonts w:cs="Arial"/>
          <w:b/>
          <w:sz w:val="24"/>
          <w:szCs w:val="24"/>
        </w:rPr>
        <w:t>Orlando</w:t>
      </w:r>
      <w:r w:rsidR="00820BC5" w:rsidRPr="00690ADD">
        <w:rPr>
          <w:rFonts w:cs="Arial"/>
          <w:b/>
          <w:sz w:val="24"/>
          <w:szCs w:val="24"/>
        </w:rPr>
        <w:t>,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USA</w:t>
      </w:r>
      <w:r w:rsidR="00F1354A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18</w:t>
      </w:r>
      <w:r w:rsidR="00820BC5" w:rsidRPr="006D0B81">
        <w:rPr>
          <w:rFonts w:cs="Arial"/>
          <w:b/>
          <w:sz w:val="24"/>
          <w:szCs w:val="24"/>
          <w:vertAlign w:val="superscript"/>
        </w:rPr>
        <w:t>th</w:t>
      </w:r>
      <w:r w:rsidR="00820BC5">
        <w:rPr>
          <w:rFonts w:cs="Arial"/>
          <w:b/>
          <w:sz w:val="24"/>
          <w:szCs w:val="24"/>
        </w:rPr>
        <w:t xml:space="preserve"> </w:t>
      </w:r>
      <w:r w:rsidR="00820BC5" w:rsidRPr="00690ADD">
        <w:rPr>
          <w:rFonts w:cs="Arial"/>
          <w:b/>
          <w:sz w:val="24"/>
          <w:szCs w:val="24"/>
        </w:rPr>
        <w:t xml:space="preserve">– </w:t>
      </w:r>
      <w:r>
        <w:rPr>
          <w:rFonts w:cs="Arial"/>
          <w:b/>
          <w:sz w:val="24"/>
          <w:szCs w:val="24"/>
        </w:rPr>
        <w:t>2</w:t>
      </w:r>
      <w:r w:rsidR="00E10672">
        <w:rPr>
          <w:rFonts w:cs="Arial"/>
          <w:b/>
          <w:sz w:val="24"/>
          <w:szCs w:val="24"/>
        </w:rPr>
        <w:t>2</w:t>
      </w:r>
      <w:r w:rsidR="00240FCE">
        <w:rPr>
          <w:rFonts w:cs="Arial"/>
          <w:b/>
          <w:sz w:val="24"/>
          <w:szCs w:val="24"/>
          <w:vertAlign w:val="superscript"/>
        </w:rPr>
        <w:t>nd</w:t>
      </w:r>
      <w:r w:rsidR="00820BC5">
        <w:rPr>
          <w:rFonts w:cs="Arial"/>
          <w:b/>
          <w:sz w:val="24"/>
          <w:szCs w:val="24"/>
        </w:rPr>
        <w:t xml:space="preserve"> </w:t>
      </w:r>
      <w:r>
        <w:rPr>
          <w:rFonts w:cs="Arial"/>
          <w:b/>
          <w:sz w:val="24"/>
          <w:szCs w:val="24"/>
        </w:rPr>
        <w:t>November</w:t>
      </w:r>
      <w:r w:rsidR="00820BC5" w:rsidRPr="00690ADD">
        <w:rPr>
          <w:rFonts w:cs="Arial"/>
          <w:b/>
          <w:sz w:val="24"/>
          <w:szCs w:val="24"/>
        </w:rPr>
        <w:t xml:space="preserve"> 20</w:t>
      </w:r>
      <w:bookmarkEnd w:id="0"/>
      <w:r w:rsidR="00595F9E">
        <w:rPr>
          <w:rFonts w:cs="Arial"/>
          <w:b/>
          <w:sz w:val="24"/>
          <w:szCs w:val="24"/>
        </w:rPr>
        <w:t>24</w:t>
      </w:r>
    </w:p>
    <w:p w14:paraId="448FE747" w14:textId="77777777" w:rsidR="0043450E" w:rsidRPr="00426A90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</w:rPr>
      </w:pPr>
    </w:p>
    <w:p w14:paraId="5FA86DE0" w14:textId="79E6C46A"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Pr="008849F2">
        <w:rPr>
          <w:sz w:val="22"/>
        </w:rPr>
        <w:t>Nok</w:t>
      </w:r>
      <w:r w:rsidR="00BC764C">
        <w:rPr>
          <w:sz w:val="22"/>
        </w:rPr>
        <w:t>ia</w:t>
      </w:r>
    </w:p>
    <w:p w14:paraId="5B8C1778" w14:textId="4C95D44D"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bookmarkStart w:id="1" w:name="_Hlk24032798"/>
      <w:r w:rsidR="00013C65" w:rsidRPr="00013C65">
        <w:rPr>
          <w:sz w:val="22"/>
        </w:rPr>
        <w:t>n1 Japan A-MPR simulations and proposal</w:t>
      </w:r>
    </w:p>
    <w:bookmarkEnd w:id="1"/>
    <w:p w14:paraId="286D426B" w14:textId="4ED87F4B"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 w:rsidR="00090156">
        <w:rPr>
          <w:b/>
          <w:sz w:val="22"/>
        </w:rPr>
        <w:tab/>
      </w:r>
      <w:r w:rsidR="00E61EEA">
        <w:rPr>
          <w:b/>
          <w:sz w:val="22"/>
        </w:rPr>
        <w:t>4</w:t>
      </w:r>
      <w:r w:rsidR="006D4649" w:rsidRPr="00277449">
        <w:rPr>
          <w:b/>
          <w:sz w:val="22"/>
        </w:rPr>
        <w:t>.</w:t>
      </w:r>
      <w:r w:rsidR="00E61EEA">
        <w:rPr>
          <w:b/>
          <w:sz w:val="22"/>
        </w:rPr>
        <w:t>2</w:t>
      </w:r>
      <w:r w:rsidR="006D4649" w:rsidRPr="00277449">
        <w:rPr>
          <w:b/>
          <w:sz w:val="22"/>
        </w:rPr>
        <w:t>.</w:t>
      </w:r>
      <w:r w:rsidR="00E61EEA">
        <w:rPr>
          <w:b/>
          <w:sz w:val="22"/>
        </w:rPr>
        <w:t>1</w:t>
      </w:r>
    </w:p>
    <w:p w14:paraId="0299C4F6" w14:textId="45F6DF21"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595F9E">
        <w:rPr>
          <w:sz w:val="22"/>
        </w:rPr>
        <w:t>Approval</w:t>
      </w:r>
    </w:p>
    <w:p w14:paraId="6025CCC9" w14:textId="77777777" w:rsidR="0043450E" w:rsidRDefault="0043450E" w:rsidP="0043450E">
      <w:pPr>
        <w:pStyle w:val="Heading1"/>
      </w:pPr>
      <w:r>
        <w:t>1</w:t>
      </w:r>
      <w:r>
        <w:tab/>
        <w:t>Introduction</w:t>
      </w:r>
    </w:p>
    <w:p w14:paraId="252E1670" w14:textId="1BDD2D94" w:rsidR="00DF2E6B" w:rsidRDefault="00FB584B" w:rsidP="000B5E8E">
      <w:r>
        <w:t xml:space="preserve">We provide A-MPR simulations results </w:t>
      </w:r>
      <w:r w:rsidR="008B43A5">
        <w:t>on</w:t>
      </w:r>
      <w:r>
        <w:t xml:space="preserve"> n1</w:t>
      </w:r>
      <w:r w:rsidR="00D24A8E">
        <w:t xml:space="preserve"> on PC2 and PC3</w:t>
      </w:r>
      <w:r>
        <w:t xml:space="preserve"> due to the relaxed emission requirements </w:t>
      </w:r>
      <w:r w:rsidR="00D24A8E">
        <w:t>in</w:t>
      </w:r>
      <w:r>
        <w:t xml:space="preserve"> Japan [</w:t>
      </w:r>
      <w:r w:rsidR="00986EBD">
        <w:t>1</w:t>
      </w:r>
      <w:r>
        <w:t>]. We also make an A-MPR proposal</w:t>
      </w:r>
      <w:r w:rsidR="00D24A8E">
        <w:t>s</w:t>
      </w:r>
      <w:r>
        <w:t xml:space="preserve"> based on our simulation results.</w:t>
      </w:r>
    </w:p>
    <w:p w14:paraId="741F81E1" w14:textId="502518D4" w:rsidR="000A6A9A" w:rsidRDefault="000A6A9A" w:rsidP="000A6A9A">
      <w:pPr>
        <w:pStyle w:val="Heading1"/>
      </w:pPr>
      <w:r>
        <w:t>2</w:t>
      </w:r>
      <w:r>
        <w:tab/>
      </w:r>
      <w:r w:rsidR="005206FF">
        <w:t>Simulation assumptions and scenario</w:t>
      </w:r>
    </w:p>
    <w:p w14:paraId="46C19995" w14:textId="07DDDDC6" w:rsidR="00C82359" w:rsidRDefault="00C82359" w:rsidP="00C82359">
      <w:pPr>
        <w:pStyle w:val="ListParagraph"/>
        <w:numPr>
          <w:ilvl w:val="0"/>
          <w:numId w:val="8"/>
        </w:numPr>
      </w:pPr>
      <w:r>
        <w:t xml:space="preserve">Operating band n1 (UL </w:t>
      </w:r>
      <w:r w:rsidRPr="00A1115A">
        <w:t>1920</w:t>
      </w:r>
      <w:r>
        <w:t xml:space="preserve"> MHz – </w:t>
      </w:r>
      <w:r w:rsidR="00E7773D" w:rsidRPr="00E7773D">
        <w:t>1980</w:t>
      </w:r>
      <w:r>
        <w:t xml:space="preserve"> MHz)</w:t>
      </w:r>
    </w:p>
    <w:p w14:paraId="544F823D" w14:textId="4AF11217" w:rsidR="00C82359" w:rsidRDefault="00C82359" w:rsidP="00C82359">
      <w:pPr>
        <w:pStyle w:val="ListParagraph"/>
        <w:numPr>
          <w:ilvl w:val="0"/>
          <w:numId w:val="8"/>
        </w:numPr>
      </w:pPr>
      <w:r>
        <w:t>Power class</w:t>
      </w:r>
      <w:r w:rsidR="000D0A17">
        <w:t>es PC2 and</w:t>
      </w:r>
      <w:r>
        <w:t xml:space="preserve"> PC3</w:t>
      </w:r>
    </w:p>
    <w:p w14:paraId="09442F16" w14:textId="77777777" w:rsidR="00C82359" w:rsidRDefault="00C82359" w:rsidP="00C82359">
      <w:pPr>
        <w:pStyle w:val="ListParagraph"/>
        <w:numPr>
          <w:ilvl w:val="0"/>
          <w:numId w:val="8"/>
        </w:numPr>
      </w:pPr>
      <w:r>
        <w:t>WOLA processing</w:t>
      </w:r>
    </w:p>
    <w:p w14:paraId="17CF1910" w14:textId="226073A6" w:rsidR="00C82359" w:rsidRPr="00BD5C39" w:rsidRDefault="00C82359" w:rsidP="00C8235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I/Q image -2</w:t>
      </w:r>
      <w:r>
        <w:t>8</w:t>
      </w:r>
      <w:r w:rsidRPr="00BD5C39">
        <w:t xml:space="preserve"> dBc</w:t>
      </w:r>
    </w:p>
    <w:p w14:paraId="7F014BE2" w14:textId="77777777" w:rsidR="00C82359" w:rsidRPr="00BD5C39" w:rsidRDefault="00C82359" w:rsidP="00C8235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 w:rsidRPr="00BD5C39">
        <w:t>Carrier leakage -2</w:t>
      </w:r>
      <w:r>
        <w:t>8</w:t>
      </w:r>
      <w:r w:rsidRPr="00BD5C39">
        <w:t xml:space="preserve"> dBc</w:t>
      </w:r>
    </w:p>
    <w:p w14:paraId="6FC90B78" w14:textId="77777777" w:rsidR="00C82359" w:rsidRDefault="00C82359" w:rsidP="00C82359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CIM3 -60 dBc, CIM5 -70 dBc</w:t>
      </w:r>
    </w:p>
    <w:p w14:paraId="7414228A" w14:textId="3E24009D" w:rsidR="00A46001" w:rsidRDefault="00C82359" w:rsidP="00627678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Only additional spurious emission mask for Japan is simulated. Other gating factors (ACLR, SEM, etc.) are excluded</w:t>
      </w:r>
      <w:r w:rsidR="00D24A8E">
        <w:t xml:space="preserve"> because they are handled by MPR</w:t>
      </w:r>
      <w:r>
        <w:t>.</w:t>
      </w:r>
    </w:p>
    <w:p w14:paraId="6C93860D" w14:textId="315CF4E7" w:rsidR="00627678" w:rsidRDefault="00627678" w:rsidP="00627678">
      <w:pPr>
        <w:pStyle w:val="ListParagraph"/>
        <w:numPr>
          <w:ilvl w:val="0"/>
          <w:numId w:val="8"/>
        </w:numPr>
        <w:overflowPunct/>
        <w:autoSpaceDE/>
        <w:autoSpaceDN/>
        <w:adjustRightInd/>
        <w:spacing w:after="160" w:line="259" w:lineRule="auto"/>
        <w:textAlignment w:val="auto"/>
      </w:pPr>
      <w:r>
        <w:t>New additional spurious emission mask for Japan</w:t>
      </w:r>
      <w:r w:rsidR="003F3027">
        <w:t xml:space="preserve"> [1]</w:t>
      </w:r>
      <w:r>
        <w:t>:</w:t>
      </w:r>
    </w:p>
    <w:p w14:paraId="04BC3D6C" w14:textId="626666CD" w:rsidR="00627678" w:rsidRPr="00627678" w:rsidRDefault="00627678" w:rsidP="00627678">
      <w:pPr>
        <w:pStyle w:val="ListParagraph"/>
        <w:numPr>
          <w:ilvl w:val="1"/>
          <w:numId w:val="8"/>
        </w:numPr>
        <w:spacing w:after="160" w:line="259" w:lineRule="auto"/>
      </w:pPr>
      <w:r>
        <w:rPr>
          <w:lang w:val="en-US"/>
        </w:rPr>
        <w:t>C</w:t>
      </w:r>
      <w:r w:rsidRPr="00627678">
        <w:rPr>
          <w:lang w:val="en-US"/>
        </w:rPr>
        <w:t>BW = 5MHz for PC</w:t>
      </w:r>
      <w:r w:rsidR="009B6D8A">
        <w:rPr>
          <w:lang w:val="en-US"/>
        </w:rPr>
        <w:t>2</w:t>
      </w:r>
      <w:r w:rsidR="00D24A8E">
        <w:rPr>
          <w:lang w:val="en-US"/>
        </w:rPr>
        <w:t xml:space="preserve"> and PC</w:t>
      </w:r>
      <w:r w:rsidR="009B6D8A">
        <w:rPr>
          <w:lang w:val="en-US"/>
        </w:rPr>
        <w:t>3</w:t>
      </w:r>
    </w:p>
    <w:p w14:paraId="448D0D82" w14:textId="0F939614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</w:pPr>
      <w:r w:rsidRPr="00627678">
        <w:rPr>
          <w:lang w:val="en-US"/>
        </w:rPr>
        <w:t>1884.5-1910.0 MHz:</w:t>
      </w:r>
      <w:r w:rsidRPr="00627678">
        <w:t xml:space="preserve"> </w:t>
      </w:r>
      <w:r w:rsidRPr="00627678">
        <w:rPr>
          <w:lang w:val="en-US"/>
        </w:rPr>
        <w:t>-30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724C13AF" w14:textId="2BF140C7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</w:pPr>
      <w:r w:rsidRPr="00627678">
        <w:rPr>
          <w:lang w:val="en-US"/>
        </w:rPr>
        <w:t>1910.0-1915.7 MHz:</w:t>
      </w:r>
      <w:r w:rsidRPr="00627678">
        <w:t xml:space="preserve"> </w:t>
      </w:r>
      <w:r w:rsidRPr="00627678">
        <w:rPr>
          <w:lang w:val="en-US"/>
        </w:rPr>
        <w:t>-25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19F36599" w14:textId="26413DD0" w:rsidR="00627678" w:rsidRPr="00627678" w:rsidRDefault="00627678" w:rsidP="00627678">
      <w:pPr>
        <w:pStyle w:val="ListParagraph"/>
        <w:numPr>
          <w:ilvl w:val="1"/>
          <w:numId w:val="8"/>
        </w:numPr>
        <w:spacing w:after="160" w:line="259" w:lineRule="auto"/>
      </w:pPr>
      <w:r>
        <w:rPr>
          <w:lang w:val="en-US"/>
        </w:rPr>
        <w:t>C</w:t>
      </w:r>
      <w:r w:rsidRPr="00627678">
        <w:rPr>
          <w:lang w:val="en-US"/>
        </w:rPr>
        <w:t>BW = 10</w:t>
      </w:r>
      <w:r>
        <w:rPr>
          <w:lang w:val="en-US"/>
        </w:rPr>
        <w:t xml:space="preserve"> MHz, </w:t>
      </w:r>
      <w:r w:rsidRPr="00627678">
        <w:rPr>
          <w:lang w:val="en-US"/>
        </w:rPr>
        <w:t>15</w:t>
      </w:r>
      <w:r>
        <w:rPr>
          <w:lang w:val="en-US"/>
        </w:rPr>
        <w:t xml:space="preserve"> MHz, </w:t>
      </w:r>
      <w:r w:rsidRPr="00627678">
        <w:rPr>
          <w:lang w:val="en-US"/>
        </w:rPr>
        <w:t>20MHz for PC</w:t>
      </w:r>
      <w:r w:rsidR="009B6D8A">
        <w:rPr>
          <w:lang w:val="en-US"/>
        </w:rPr>
        <w:t>2</w:t>
      </w:r>
      <w:r w:rsidR="00D24A8E">
        <w:rPr>
          <w:lang w:val="en-US"/>
        </w:rPr>
        <w:t xml:space="preserve"> and PC</w:t>
      </w:r>
      <w:r w:rsidR="009B6D8A">
        <w:rPr>
          <w:lang w:val="en-US"/>
        </w:rPr>
        <w:t>3</w:t>
      </w:r>
    </w:p>
    <w:p w14:paraId="298D65D7" w14:textId="10118AF6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</w:pPr>
      <w:r w:rsidRPr="00627678">
        <w:rPr>
          <w:lang w:val="en-US"/>
        </w:rPr>
        <w:t>1884.5-1906.6 MHz:</w:t>
      </w:r>
      <w:r w:rsidRPr="00627678">
        <w:t xml:space="preserve"> </w:t>
      </w:r>
      <w:r w:rsidRPr="00627678">
        <w:rPr>
          <w:lang w:val="en-US"/>
        </w:rPr>
        <w:t>-30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6A5E6786" w14:textId="0C0CABBA" w:rsidR="00627678" w:rsidRPr="00627678" w:rsidRDefault="00627678" w:rsidP="00627678">
      <w:pPr>
        <w:pStyle w:val="ListParagraph"/>
        <w:numPr>
          <w:ilvl w:val="2"/>
          <w:numId w:val="8"/>
        </w:numPr>
        <w:spacing w:after="160" w:line="259" w:lineRule="auto"/>
      </w:pPr>
      <w:r w:rsidRPr="00627678">
        <w:rPr>
          <w:lang w:val="en-US"/>
        </w:rPr>
        <w:t>1906.6-1915.7 MHz:</w:t>
      </w:r>
      <w:r w:rsidRPr="00627678">
        <w:t xml:space="preserve"> </w:t>
      </w:r>
      <w:r w:rsidRPr="00627678">
        <w:rPr>
          <w:lang w:val="en-US"/>
        </w:rPr>
        <w:t>-25 dBm</w:t>
      </w:r>
      <w:r>
        <w:rPr>
          <w:lang w:val="en-US"/>
        </w:rPr>
        <w:t>@1</w:t>
      </w:r>
      <w:r w:rsidRPr="00627678">
        <w:rPr>
          <w:lang w:val="en-US"/>
        </w:rPr>
        <w:t>MHz</w:t>
      </w:r>
    </w:p>
    <w:p w14:paraId="437DF1EF" w14:textId="0B97E4DB" w:rsidR="00A46001" w:rsidRDefault="00A46001" w:rsidP="00A46001">
      <w:pPr>
        <w:pStyle w:val="Heading1"/>
        <w:rPr>
          <w:lang w:val="sv-SE"/>
        </w:rPr>
      </w:pPr>
      <w:r>
        <w:t>3</w:t>
      </w:r>
      <w:r>
        <w:tab/>
      </w:r>
      <w:r w:rsidR="00210AA4">
        <w:rPr>
          <w:lang w:val="sv-SE"/>
        </w:rPr>
        <w:t xml:space="preserve">Simulation </w:t>
      </w:r>
      <w:proofErr w:type="spellStart"/>
      <w:r w:rsidR="00210AA4">
        <w:rPr>
          <w:lang w:val="sv-SE"/>
        </w:rPr>
        <w:t>results</w:t>
      </w:r>
      <w:proofErr w:type="spellEnd"/>
    </w:p>
    <w:p w14:paraId="77FA5691" w14:textId="3A063061" w:rsidR="008831C2" w:rsidRDefault="00142113" w:rsidP="00FD2DD4">
      <w:r>
        <w:t>In this section we present examples of the simulation results. The complete sets of simulated A-MPR triangles at chosen center frequencies are presented in the appendix.</w:t>
      </w:r>
    </w:p>
    <w:p w14:paraId="2CFAA0C4" w14:textId="173A6E13" w:rsidR="00460FEE" w:rsidRDefault="00460FEE" w:rsidP="00460FEE">
      <w:pPr>
        <w:pStyle w:val="Heading2"/>
      </w:pPr>
      <w:r>
        <w:t>3.1</w:t>
      </w:r>
      <w:r>
        <w:tab/>
        <w:t>PC3</w:t>
      </w:r>
    </w:p>
    <w:p w14:paraId="4555D12E" w14:textId="77777777" w:rsidR="00F427F8" w:rsidRDefault="00142113" w:rsidP="00FD2DD4">
      <w:r>
        <w:t>According to our simulations, A-MPR is not needed for the 5 MHz CBW. For higher CBWs A-MPR is needed for certain center frequencies that are presented in Table 1.</w:t>
      </w:r>
      <w:r w:rsidR="00F427F8">
        <w:t xml:space="preserve"> In Figure 1 we present examples of the A-MPR triangles for 10 MHz and 20 MHz CBWs at the lower edge of the operating band.</w:t>
      </w:r>
    </w:p>
    <w:p w14:paraId="08A3E2E7" w14:textId="526363E6" w:rsidR="00F427F8" w:rsidRDefault="00F427F8" w:rsidP="00F427F8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1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center frequencies where A-MPR</w:t>
      </w:r>
      <w:r w:rsidR="00460FEE">
        <w:rPr>
          <w:rFonts w:ascii="Arial" w:eastAsia="Arial" w:hAnsi="Arial" w:cs="Arial"/>
          <w:b/>
          <w:bCs/>
        </w:rPr>
        <w:t xml:space="preserve"> for PC3</w:t>
      </w:r>
      <w:r>
        <w:rPr>
          <w:rFonts w:ascii="Arial" w:eastAsia="Arial" w:hAnsi="Arial" w:cs="Arial"/>
          <w:b/>
          <w:bCs/>
        </w:rPr>
        <w:t xml:space="preserve"> </w:t>
      </w:r>
      <w:r w:rsidR="00A43F80">
        <w:rPr>
          <w:rFonts w:ascii="Arial" w:eastAsia="Arial" w:hAnsi="Arial" w:cs="Arial"/>
          <w:b/>
          <w:bCs/>
        </w:rPr>
        <w:t>in</w:t>
      </w:r>
      <w:r>
        <w:rPr>
          <w:rFonts w:ascii="Arial" w:eastAsia="Arial" w:hAnsi="Arial" w:cs="Arial"/>
          <w:b/>
          <w:bCs/>
        </w:rPr>
        <w:t xml:space="preserve"> Japan due to new emission requir</w:t>
      </w:r>
      <w:r w:rsidR="005E7116">
        <w:rPr>
          <w:rFonts w:ascii="Arial" w:eastAsia="Arial" w:hAnsi="Arial" w:cs="Arial"/>
          <w:b/>
          <w:bCs/>
        </w:rPr>
        <w:t>e</w:t>
      </w:r>
      <w:r>
        <w:rPr>
          <w:rFonts w:ascii="Arial" w:eastAsia="Arial" w:hAnsi="Arial" w:cs="Arial"/>
          <w:b/>
          <w:bCs/>
        </w:rPr>
        <w:t xml:space="preserve">ments is needed according to </w:t>
      </w:r>
      <w:r w:rsidR="00163A2B">
        <w:rPr>
          <w:rFonts w:ascii="Arial" w:eastAsia="Arial" w:hAnsi="Arial" w:cs="Arial"/>
          <w:b/>
          <w:bCs/>
        </w:rPr>
        <w:t xml:space="preserve">our </w:t>
      </w:r>
      <w:r>
        <w:rPr>
          <w:rFonts w:ascii="Arial" w:eastAsia="Arial" w:hAnsi="Arial" w:cs="Arial"/>
          <w:b/>
          <w:bCs/>
        </w:rPr>
        <w:t>simulations. 5 MHz CBW does not need A-MPR anywhere in the operating band.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F427F8" w14:paraId="2641CF88" w14:textId="77777777" w:rsidTr="007E7D1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2447F07" w14:textId="77777777" w:rsidR="00F427F8" w:rsidRDefault="00F427F8" w:rsidP="007E7D1F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8C9F17A" w14:textId="74BEA1F1" w:rsidR="00F427F8" w:rsidRDefault="00F427F8" w:rsidP="007E7D1F">
            <w:pPr>
              <w:jc w:val="center"/>
            </w:pPr>
            <w:r>
              <w:t>F</w:t>
            </w:r>
            <w:r>
              <w:rPr>
                <w:vertAlign w:val="subscript"/>
              </w:rPr>
              <w:t>c, AMPR</w:t>
            </w:r>
            <w:r>
              <w:br/>
              <w:t>[MHz]</w:t>
            </w:r>
          </w:p>
        </w:tc>
      </w:tr>
      <w:tr w:rsidR="00F427F8" w14:paraId="41E006FF" w14:textId="77777777" w:rsidTr="007E7D1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5C351B3" w14:textId="77777777" w:rsidR="00F427F8" w:rsidRPr="661A0B22" w:rsidRDefault="00F427F8" w:rsidP="007E7D1F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712209D4" w14:textId="0E4E3355" w:rsidR="00F427F8" w:rsidRDefault="005E7116" w:rsidP="007E7D1F">
            <w:pPr>
              <w:jc w:val="center"/>
            </w:pPr>
            <w:r>
              <w:t>&lt;</w:t>
            </w:r>
            <w:r w:rsidR="00F427F8">
              <w:t xml:space="preserve"> </w:t>
            </w:r>
            <w:r w:rsidR="00F427F8" w:rsidRPr="0006412A">
              <w:t>1929</w:t>
            </w:r>
            <w:r w:rsidR="00F427F8">
              <w:t>.</w:t>
            </w:r>
            <w:r w:rsidR="00F427F8" w:rsidRPr="0006412A">
              <w:t>4</w:t>
            </w:r>
            <w:r w:rsidR="00F427F8">
              <w:t>3</w:t>
            </w:r>
          </w:p>
        </w:tc>
      </w:tr>
      <w:tr w:rsidR="00F427F8" w14:paraId="25DFB5FA" w14:textId="77777777" w:rsidTr="007E7D1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4A793D94" w14:textId="77777777" w:rsidR="00F427F8" w:rsidRDefault="00F427F8" w:rsidP="007E7D1F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15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83C218C" w14:textId="69140E21" w:rsidR="00F427F8" w:rsidRDefault="005E7116" w:rsidP="007E7D1F">
            <w:pPr>
              <w:jc w:val="center"/>
            </w:pPr>
            <w:r>
              <w:t>&lt;</w:t>
            </w:r>
            <w:r w:rsidR="00F427F8">
              <w:t xml:space="preserve"> </w:t>
            </w:r>
            <w:r w:rsidR="00F427F8" w:rsidRPr="00CA2E89">
              <w:t>1936</w:t>
            </w:r>
            <w:r w:rsidR="00F427F8">
              <w:t>.</w:t>
            </w:r>
            <w:r w:rsidR="00F427F8" w:rsidRPr="00CA2E89">
              <w:t>70</w:t>
            </w:r>
          </w:p>
        </w:tc>
      </w:tr>
      <w:tr w:rsidR="00F427F8" w14:paraId="659D4112" w14:textId="77777777" w:rsidTr="007E7D1F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255018E" w14:textId="77777777" w:rsidR="00F427F8" w:rsidRDefault="00F427F8" w:rsidP="007E7D1F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20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2294DDF" w14:textId="416F086A" w:rsidR="00F427F8" w:rsidRDefault="005E7116" w:rsidP="007E7D1F">
            <w:pPr>
              <w:jc w:val="center"/>
            </w:pPr>
            <w:r>
              <w:t>&lt;</w:t>
            </w:r>
            <w:r w:rsidR="00F427F8">
              <w:t xml:space="preserve"> </w:t>
            </w:r>
            <w:r w:rsidR="00F427F8" w:rsidRPr="00AC30B7">
              <w:t>1944</w:t>
            </w:r>
            <w:r w:rsidR="00F427F8">
              <w:t>.</w:t>
            </w:r>
            <w:r w:rsidR="00F427F8" w:rsidRPr="00AC30B7">
              <w:t>0</w:t>
            </w:r>
            <w:r w:rsidR="00F427F8">
              <w:t>7</w:t>
            </w:r>
          </w:p>
        </w:tc>
      </w:tr>
    </w:tbl>
    <w:p w14:paraId="0D54C8B1" w14:textId="77777777" w:rsidR="00F427F8" w:rsidRDefault="00F427F8" w:rsidP="00FD2DD4"/>
    <w:p w14:paraId="226DD857" w14:textId="77777777" w:rsidR="00F427F8" w:rsidRDefault="00F427F8" w:rsidP="00FD2DD4"/>
    <w:p w14:paraId="216BCA67" w14:textId="61AEFD13" w:rsidR="00142113" w:rsidRDefault="00F427F8" w:rsidP="00FD2DD4">
      <w:r>
        <w:rPr>
          <w:noProof/>
        </w:rPr>
        <w:drawing>
          <wp:inline distT="0" distB="0" distL="0" distR="0" wp14:anchorId="20E979C6" wp14:editId="21B21C8C">
            <wp:extent cx="2996190" cy="2246381"/>
            <wp:effectExtent l="0" t="0" r="0" b="1905"/>
            <wp:docPr id="1749205261" name="Picture 7" descr="A graph with different colored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9205261" name="Picture 7" descr="A graph with different colored squares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C3583AE" wp14:editId="393766E9">
            <wp:extent cx="2996190" cy="2246381"/>
            <wp:effectExtent l="0" t="0" r="0" b="1905"/>
            <wp:docPr id="2126975704" name="Picture 8" descr="A graph with different colored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975704" name="Picture 8" descr="A graph with different colored bars&#10;&#10;Description automatically generated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463C06B" wp14:editId="71D991A0">
            <wp:extent cx="2996190" cy="2246381"/>
            <wp:effectExtent l="0" t="0" r="0" b="1905"/>
            <wp:docPr id="230055773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055773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12FB778" wp14:editId="7D17ACCD">
            <wp:extent cx="2996190" cy="2246381"/>
            <wp:effectExtent l="0" t="0" r="0" b="1905"/>
            <wp:docPr id="470710613" name="Picture 8" descr="A graph with different colored lin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0710613" name="Picture 8" descr="A graph with different colored lines&#10;&#10;Description automatically generated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5FD9A84E" w14:textId="137EFA29" w:rsidR="003B3B24" w:rsidRDefault="003B3B24" w:rsidP="003B3B24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1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backoff to satisfy the new Japan additional spurious emission limit for 10 MHz and 20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=1925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=1930 MHz)</w:t>
      </w:r>
      <w:r w:rsidR="00E724AE">
        <w:rPr>
          <w:b/>
          <w:bCs/>
        </w:rPr>
        <w:t xml:space="preserve"> for PC3</w:t>
      </w:r>
      <w:r>
        <w:rPr>
          <w:b/>
          <w:bCs/>
        </w:rPr>
        <w:t>.</w:t>
      </w:r>
    </w:p>
    <w:p w14:paraId="73E5B79C" w14:textId="1BD9E24F" w:rsidR="00A565B1" w:rsidRDefault="00A565B1" w:rsidP="00A565B1">
      <w:pPr>
        <w:pStyle w:val="Heading2"/>
      </w:pPr>
      <w:r>
        <w:t>3.2</w:t>
      </w:r>
      <w:r>
        <w:tab/>
        <w:t>PC2</w:t>
      </w:r>
    </w:p>
    <w:p w14:paraId="48290796" w14:textId="13F1534D" w:rsidR="00A565B1" w:rsidRDefault="00A565B1" w:rsidP="00A565B1">
      <w:r>
        <w:t xml:space="preserve">According to our simulations, A-MPR is not needed for the 5 MHz CBW. For higher CBWs A-MPR is needed for certain center frequencies that are presented in Table </w:t>
      </w:r>
      <w:r w:rsidR="001C6298">
        <w:t>2</w:t>
      </w:r>
      <w:r>
        <w:t>. In Figure 2 we present examples of the A-MPR triangles for 10 MHz and 20 MHz CBWs at the lower edge of the operating band.</w:t>
      </w:r>
    </w:p>
    <w:p w14:paraId="46134453" w14:textId="7A9B1845" w:rsidR="00283612" w:rsidRDefault="00283612" w:rsidP="00283612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 w:rsidR="001C6298">
        <w:rPr>
          <w:rFonts w:ascii="Arial" w:eastAsia="Arial" w:hAnsi="Arial" w:cs="Arial"/>
          <w:b/>
          <w:bCs/>
        </w:rPr>
        <w:t>2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center frequencies where A-MPR for PC2 in Japan due to new emission requirements is needed according to our simulations. 5 MHz CBW does not need A-MPR anywhere in the operating band.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1980"/>
        <w:gridCol w:w="1845"/>
      </w:tblGrid>
      <w:tr w:rsidR="00283612" w14:paraId="2DA949D4" w14:textId="77777777" w:rsidTr="0023227B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C30EE8E" w14:textId="77777777" w:rsidR="00283612" w:rsidRDefault="00283612" w:rsidP="0023227B">
            <w:pPr>
              <w:jc w:val="center"/>
            </w:pPr>
            <w:r>
              <w:t>Channel Bandwidth [MHz]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2C3CA597" w14:textId="77777777" w:rsidR="00283612" w:rsidRDefault="00283612" w:rsidP="0023227B">
            <w:pPr>
              <w:jc w:val="center"/>
            </w:pPr>
            <w:r>
              <w:t>F</w:t>
            </w:r>
            <w:r>
              <w:rPr>
                <w:vertAlign w:val="subscript"/>
              </w:rPr>
              <w:t>c, AMPR</w:t>
            </w:r>
            <w:r>
              <w:br/>
              <w:t>[MHz]</w:t>
            </w:r>
          </w:p>
        </w:tc>
      </w:tr>
      <w:tr w:rsidR="00283612" w14:paraId="5F97CA6D" w14:textId="77777777" w:rsidTr="0023227B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28217CA" w14:textId="77777777" w:rsidR="00283612" w:rsidRPr="661A0B22" w:rsidRDefault="00283612" w:rsidP="0023227B">
            <w:pPr>
              <w:jc w:val="center"/>
              <w:rPr>
                <w:rFonts w:ascii="Calibri" w:eastAsia="Calibri" w:hAnsi="Calibri" w:cs="Calibri"/>
              </w:rPr>
            </w:pPr>
            <w:r>
              <w:rPr>
                <w:rFonts w:ascii="Calibri" w:eastAsia="Calibri" w:hAnsi="Calibri" w:cs="Calibri"/>
              </w:rPr>
              <w:t>10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63D78F0D" w14:textId="590A7DFF" w:rsidR="00283612" w:rsidRDefault="00283612" w:rsidP="0023227B">
            <w:pPr>
              <w:jc w:val="center"/>
            </w:pPr>
            <w:r>
              <w:t xml:space="preserve">&lt; </w:t>
            </w:r>
            <w:r w:rsidR="009F6C68" w:rsidRPr="00A435DB">
              <w:t>1929</w:t>
            </w:r>
            <w:r w:rsidR="009F6C68">
              <w:t>.</w:t>
            </w:r>
            <w:r w:rsidR="009F6C68" w:rsidRPr="00A435DB">
              <w:t>3</w:t>
            </w:r>
            <w:r w:rsidR="009F6C68">
              <w:t>7</w:t>
            </w:r>
          </w:p>
        </w:tc>
      </w:tr>
      <w:tr w:rsidR="00283612" w14:paraId="43B5E6D0" w14:textId="77777777" w:rsidTr="0023227B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5D3D963B" w14:textId="77777777" w:rsidR="00283612" w:rsidRDefault="00283612" w:rsidP="0023227B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15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EB93F16" w14:textId="2ADF89BE" w:rsidR="00283612" w:rsidRDefault="00283612" w:rsidP="0023227B">
            <w:pPr>
              <w:jc w:val="center"/>
            </w:pPr>
            <w:r>
              <w:t xml:space="preserve">&lt; </w:t>
            </w:r>
            <w:r w:rsidR="009F6C68" w:rsidRPr="004323E9">
              <w:t>1936</w:t>
            </w:r>
            <w:r w:rsidR="009F6C68">
              <w:t>.</w:t>
            </w:r>
            <w:r w:rsidR="009F6C68" w:rsidRPr="004323E9">
              <w:t>6</w:t>
            </w:r>
            <w:r w:rsidR="009F6C68">
              <w:t>9</w:t>
            </w:r>
          </w:p>
        </w:tc>
      </w:tr>
      <w:tr w:rsidR="00283612" w14:paraId="49DA93B4" w14:textId="77777777" w:rsidTr="0023227B">
        <w:trPr>
          <w:trHeight w:val="300"/>
          <w:jc w:val="center"/>
        </w:trPr>
        <w:tc>
          <w:tcPr>
            <w:tcW w:w="19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34649FC4" w14:textId="77777777" w:rsidR="00283612" w:rsidRDefault="00283612" w:rsidP="0023227B">
            <w:pPr>
              <w:jc w:val="center"/>
            </w:pPr>
            <w:r w:rsidRPr="661A0B22">
              <w:rPr>
                <w:rFonts w:ascii="Calibri" w:eastAsia="Calibri" w:hAnsi="Calibri" w:cs="Calibri"/>
                <w:szCs w:val="20"/>
              </w:rPr>
              <w:t>20</w:t>
            </w:r>
          </w:p>
        </w:tc>
        <w:tc>
          <w:tcPr>
            <w:tcW w:w="184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108" w:type="dxa"/>
              <w:right w:w="108" w:type="dxa"/>
            </w:tcMar>
          </w:tcPr>
          <w:p w14:paraId="1351F2C1" w14:textId="379132D1" w:rsidR="00283612" w:rsidRDefault="00283612" w:rsidP="0023227B">
            <w:pPr>
              <w:jc w:val="center"/>
            </w:pPr>
            <w:r>
              <w:t xml:space="preserve">&lt; </w:t>
            </w:r>
            <w:r w:rsidR="009F6C68" w:rsidRPr="00DA0D88">
              <w:t>1943</w:t>
            </w:r>
            <w:r w:rsidR="009F6C68">
              <w:t>.</w:t>
            </w:r>
            <w:r w:rsidR="009F6C68" w:rsidRPr="00DA0D88">
              <w:t>8</w:t>
            </w:r>
            <w:r w:rsidR="009F6C68">
              <w:t>7</w:t>
            </w:r>
          </w:p>
        </w:tc>
      </w:tr>
    </w:tbl>
    <w:p w14:paraId="23A1B403" w14:textId="1ED0CE6B" w:rsidR="00142113" w:rsidRPr="00A565B1" w:rsidRDefault="00142113" w:rsidP="00FD2DD4"/>
    <w:p w14:paraId="76BF27B2" w14:textId="3D212B33" w:rsidR="008D111D" w:rsidRDefault="008D111D" w:rsidP="008D111D">
      <w:r>
        <w:rPr>
          <w:noProof/>
        </w:rPr>
        <w:lastRenderedPageBreak/>
        <w:drawing>
          <wp:inline distT="0" distB="0" distL="0" distR="0" wp14:anchorId="1B9E32A7" wp14:editId="1DE04ED9">
            <wp:extent cx="2996190" cy="2246381"/>
            <wp:effectExtent l="0" t="0" r="0" b="1905"/>
            <wp:docPr id="2135271798" name="Picture 7" descr="A graph with different colored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5271798" name="Picture 7" descr="A graph with different colored squares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31E5132" wp14:editId="3D1D9FEA">
            <wp:extent cx="2996190" cy="2246381"/>
            <wp:effectExtent l="0" t="0" r="0" b="1905"/>
            <wp:docPr id="154974235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974235" name="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D244CD2" wp14:editId="509C81D0">
            <wp:extent cx="2996190" cy="2246381"/>
            <wp:effectExtent l="0" t="0" r="0" b="1905"/>
            <wp:docPr id="1409773426" name="Picture 7" descr="A graph with different colored squares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773426" name="Picture 7" descr="A graph with different colored squares&#10;&#10;Description automatically generated with medium confidence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C831F9D" wp14:editId="4615F998">
            <wp:extent cx="2996190" cy="2246381"/>
            <wp:effectExtent l="0" t="0" r="0" b="1905"/>
            <wp:docPr id="717389624" name="Picture 8" descr="A graph with different colored bar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389624" name="Picture 8" descr="A graph with different colored bars and numbers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1E62C3A3" w14:textId="63A41CC9" w:rsidR="008D111D" w:rsidRDefault="008D111D" w:rsidP="008D111D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2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simulated backoff to satisfy the new Japan additional spurious emission limit for 10 MHz and 20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=1925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=1930 MHz)</w:t>
      </w:r>
      <w:r w:rsidR="00E724AE">
        <w:rPr>
          <w:b/>
          <w:bCs/>
        </w:rPr>
        <w:t xml:space="preserve"> for PC2</w:t>
      </w:r>
      <w:r>
        <w:rPr>
          <w:b/>
          <w:bCs/>
        </w:rPr>
        <w:t>.</w:t>
      </w:r>
    </w:p>
    <w:p w14:paraId="20BDEDEA" w14:textId="77777777" w:rsidR="008634FE" w:rsidRDefault="008634FE" w:rsidP="00FD2DD4">
      <w:pPr>
        <w:rPr>
          <w:lang w:val="sv-SE"/>
        </w:rPr>
      </w:pPr>
    </w:p>
    <w:p w14:paraId="06691E13" w14:textId="7E5EC3E6" w:rsidR="00333F1B" w:rsidRDefault="00333F1B" w:rsidP="00333F1B">
      <w:pPr>
        <w:pStyle w:val="Heading1"/>
      </w:pPr>
      <w:r>
        <w:t>4</w:t>
      </w:r>
      <w:r>
        <w:tab/>
        <w:t>A-MPR proposal</w:t>
      </w:r>
      <w:r w:rsidR="00271A59">
        <w:t>s</w:t>
      </w:r>
    </w:p>
    <w:p w14:paraId="5738770B" w14:textId="1D156B87" w:rsidR="000D1A8B" w:rsidRDefault="00660D65" w:rsidP="00FD2DD4">
      <w:pPr>
        <w:spacing w:line="257" w:lineRule="auto"/>
      </w:pPr>
      <w:r>
        <w:t xml:space="preserve">In this section we </w:t>
      </w:r>
      <w:r w:rsidR="0076301D">
        <w:t>present</w:t>
      </w:r>
      <w:r w:rsidR="0096024C">
        <w:t xml:space="preserve"> an A-MPR proposal based on our simulation results. In appendix we present complete sets of A-MPR triangles of our proposal at relevant center frequencies.</w:t>
      </w:r>
      <w:r w:rsidR="00636CFC">
        <w:t xml:space="preserve"> In Figure</w:t>
      </w:r>
      <w:r w:rsidR="00271A59">
        <w:t>s</w:t>
      </w:r>
      <w:r w:rsidR="00636CFC">
        <w:t xml:space="preserve"> </w:t>
      </w:r>
      <w:r w:rsidR="00271A59">
        <w:t>3 and 4</w:t>
      </w:r>
      <w:r w:rsidR="00636CFC">
        <w:t xml:space="preserve"> we present some examples of these A-MPR triangles at the lower edge of the operating band.</w:t>
      </w:r>
    </w:p>
    <w:p w14:paraId="691F6A86" w14:textId="237E0B3C" w:rsidR="00876A6D" w:rsidRDefault="00876A6D" w:rsidP="00876A6D">
      <w:pPr>
        <w:pStyle w:val="Heading2"/>
      </w:pPr>
      <w:r>
        <w:t>4.1</w:t>
      </w:r>
      <w:r>
        <w:tab/>
        <w:t>PC3</w:t>
      </w:r>
    </w:p>
    <w:p w14:paraId="1C7F5E0E" w14:textId="621B7C4E" w:rsidR="0096024C" w:rsidRDefault="0096024C" w:rsidP="00FD2DD4">
      <w:pPr>
        <w:spacing w:line="257" w:lineRule="auto"/>
        <w:rPr>
          <w:b/>
          <w:bCs/>
        </w:rPr>
      </w:pPr>
      <w:r w:rsidRPr="00C21E09">
        <w:rPr>
          <w:b/>
          <w:bCs/>
        </w:rPr>
        <w:t>Proposal 1: RAN4 shall consider defining A-MPR for n</w:t>
      </w:r>
      <w:r>
        <w:rPr>
          <w:b/>
          <w:bCs/>
        </w:rPr>
        <w:t>1 PC3 in Japan</w:t>
      </w:r>
      <w:r w:rsidRPr="00C21E09">
        <w:rPr>
          <w:b/>
          <w:bCs/>
        </w:rPr>
        <w:t xml:space="preserve"> as shown in tables </w:t>
      </w:r>
      <w:r w:rsidR="009F40C4">
        <w:rPr>
          <w:b/>
          <w:bCs/>
        </w:rPr>
        <w:t>3</w:t>
      </w:r>
      <w:r w:rsidRPr="00C21E09">
        <w:rPr>
          <w:b/>
          <w:bCs/>
        </w:rPr>
        <w:t xml:space="preserve"> and </w:t>
      </w:r>
      <w:r w:rsidR="009F40C4">
        <w:rPr>
          <w:b/>
          <w:bCs/>
        </w:rPr>
        <w:t>4</w:t>
      </w:r>
      <w:r w:rsidRPr="00C21E09">
        <w:rPr>
          <w:b/>
          <w:bCs/>
        </w:rPr>
        <w:t>.</w:t>
      </w:r>
    </w:p>
    <w:p w14:paraId="4B3E9A63" w14:textId="72E6D0FA" w:rsidR="0096024C" w:rsidRDefault="0096024C" w:rsidP="0096024C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 w:rsidR="009F40C4"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n1 PC3 in Japan.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96024C" w14:paraId="6B25CAFC" w14:textId="77777777" w:rsidTr="008C407F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27BD6B4" w14:textId="77777777" w:rsidR="0096024C" w:rsidRDefault="0096024C" w:rsidP="008C407F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E89799" w14:textId="77777777" w:rsidR="0096024C" w:rsidRDefault="0096024C" w:rsidP="008C407F">
            <w:pPr>
              <w:pStyle w:val="TAH"/>
            </w:pPr>
            <w: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0CAB1D" w14:textId="77777777" w:rsidR="0096024C" w:rsidRDefault="0096024C" w:rsidP="008C407F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D4BE7" w14:textId="77777777" w:rsidR="0096024C" w:rsidRDefault="0096024C" w:rsidP="008C407F">
            <w:pPr>
              <w:pStyle w:val="TAH"/>
            </w:pPr>
            <w:r>
              <w:t>A-MPR</w:t>
            </w:r>
          </w:p>
        </w:tc>
      </w:tr>
      <w:tr w:rsidR="0096024C" w14:paraId="22872EED" w14:textId="77777777" w:rsidTr="008C407F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E91F4F" w14:textId="77777777" w:rsidR="0096024C" w:rsidRDefault="0096024C" w:rsidP="008C407F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62D39E" w14:textId="77777777" w:rsidR="0096024C" w:rsidRDefault="0096024C" w:rsidP="008C407F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5D3DE7" w14:textId="77777777" w:rsidR="0096024C" w:rsidRDefault="0096024C" w:rsidP="008C407F">
            <w:pPr>
              <w:pStyle w:val="TAH"/>
            </w:pPr>
            <w:r>
              <w:t>RB</w:t>
            </w:r>
            <w:r>
              <w:rPr>
                <w:vertAlign w:val="subscript"/>
              </w:rPr>
              <w:t>start</w:t>
            </w:r>
            <w:r>
              <w:t>*12*SCS</w:t>
            </w:r>
          </w:p>
          <w:p w14:paraId="1F1C70CE" w14:textId="77777777" w:rsidR="0096024C" w:rsidRDefault="0096024C" w:rsidP="008C407F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056EB" w14:textId="77777777" w:rsidR="0096024C" w:rsidRDefault="0096024C" w:rsidP="008C407F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70B3452B" w14:textId="77777777" w:rsidR="0096024C" w:rsidRDefault="0096024C" w:rsidP="008C407F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716D9F" w14:textId="77777777" w:rsidR="0096024C" w:rsidRDefault="0096024C" w:rsidP="008C407F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96024C" w14:paraId="6CCADC79" w14:textId="77777777" w:rsidTr="008C407F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1FFC7C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25F856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81D37">
              <w:rPr>
                <w:rFonts w:eastAsia="MS PGothic" w:cs="Arial"/>
                <w:kern w:val="24"/>
                <w:szCs w:val="18"/>
                <w:lang w:eastAsia="ja-JP"/>
              </w:rPr>
              <w:t>1929.43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8B4EC8A" w14:textId="77777777" w:rsidR="0096024C" w:rsidRPr="002307FD" w:rsidRDefault="0096024C" w:rsidP="008C407F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E30FD3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1.5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E2D323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96024C" w14:paraId="4952D8BC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790A57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8E7329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E4D7A4" w14:textId="77777777" w:rsidR="0096024C" w:rsidRPr="002307FD" w:rsidRDefault="0096024C" w:rsidP="008C407F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319010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470755A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96024C" w14:paraId="7B826718" w14:textId="77777777" w:rsidTr="008C407F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517260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9D8AB0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</w:t>
            </w:r>
            <w:r>
              <w:t>32.5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DE7C85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5BDA73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1.5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3D84956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96024C" w14:paraId="00BD2C89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B9F16A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C6F4659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EAB22D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FD769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DC24D46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2.16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21B69F8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96024C" w14:paraId="29183852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622449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16FE47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25D59E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0D090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0.72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DE6B3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96024C" w14:paraId="0399A2AD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356CB8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989AE6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CA2E89">
              <w:t>193</w:t>
            </w:r>
            <w:r>
              <w:t>2.5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1936</w:t>
            </w:r>
            <w:r>
              <w:t>.</w:t>
            </w:r>
            <w:r w:rsidRPr="00CA2E89">
              <w:t>70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7B2B0C" w14:textId="77777777" w:rsidR="0096024C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2F1565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5499B5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96024C" w14:paraId="20C4E164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028C4F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CD74C9" w14:textId="77777777" w:rsidR="0096024C" w:rsidRPr="00CA2E89" w:rsidRDefault="0096024C" w:rsidP="008C407F">
            <w:pPr>
              <w:pStyle w:val="TAC"/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0624CC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0.54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BBEA7E3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12.96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3B7A05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96024C" w14:paraId="4EB3B67E" w14:textId="77777777" w:rsidTr="008C407F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078F6C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15F0C3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5F66E3">
              <w:rPr>
                <w:rFonts w:eastAsia="MS PGothic" w:cs="Arial"/>
                <w:kern w:val="24"/>
                <w:szCs w:val="18"/>
                <w:lang w:eastAsia="ja-JP"/>
              </w:rPr>
              <w:t>1944.07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C22A1B" w14:textId="77777777" w:rsidR="0096024C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6094E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1.5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FB15A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96024C" w14:paraId="0432A199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6CCFB8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69BEC7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C8B894" w14:textId="77777777" w:rsidR="0096024C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25DC8FA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2.16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F3F60A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96024C" w14:paraId="240B15F6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6E1465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1127CF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30DDC2" w14:textId="77777777" w:rsidR="0096024C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B81FBC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2.16,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A65B58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96024C" w14:paraId="4AF996F6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5653C9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D9228F" w14:textId="77777777" w:rsidR="0096024C" w:rsidRPr="001C2ABA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0F87F0" w14:textId="77777777" w:rsidR="0096024C" w:rsidRPr="002307FD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1.62,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4.68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EE0AC" w14:textId="77777777" w:rsidR="0096024C" w:rsidRDefault="0096024C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2.16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E5E1934" w14:textId="77777777" w:rsidR="0096024C" w:rsidRDefault="0096024C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</w:tbl>
    <w:p w14:paraId="21E3A1DB" w14:textId="77777777" w:rsidR="0096024C" w:rsidRDefault="0096024C" w:rsidP="0096024C">
      <w:pPr>
        <w:rPr>
          <w:b/>
          <w:bCs/>
        </w:rPr>
      </w:pPr>
    </w:p>
    <w:p w14:paraId="34C51BBC" w14:textId="44BA3242" w:rsidR="0096024C" w:rsidRDefault="0096024C" w:rsidP="0096024C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lastRenderedPageBreak/>
        <w:t xml:space="preserve">Table </w:t>
      </w:r>
      <w:r w:rsidR="009F40C4">
        <w:rPr>
          <w:rFonts w:ascii="Arial" w:eastAsia="Arial" w:hAnsi="Arial" w:cs="Arial"/>
          <w:b/>
          <w:bCs/>
        </w:rPr>
        <w:t>4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n1 PC3 in Japan.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371"/>
        <w:gridCol w:w="391"/>
        <w:gridCol w:w="391"/>
        <w:gridCol w:w="391"/>
      </w:tblGrid>
      <w:tr w:rsidR="0096024C" w14:paraId="799628A8" w14:textId="77777777" w:rsidTr="0096024C">
        <w:trPr>
          <w:trHeight w:val="424"/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F8ED42" w14:textId="77777777" w:rsidR="0096024C" w:rsidRDefault="0096024C" w:rsidP="008C407F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74B2F622" w14:textId="77777777" w:rsidR="0096024C" w:rsidRDefault="0096024C" w:rsidP="008C407F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10996B9E" w14:textId="77777777" w:rsidR="0096024C" w:rsidRDefault="0096024C" w:rsidP="008C407F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68C24A36" w14:textId="77777777" w:rsidR="0096024C" w:rsidRDefault="0096024C" w:rsidP="008C407F">
            <w:pPr>
              <w:pStyle w:val="TAH"/>
            </w:pPr>
            <w:r>
              <w:t>A3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00A5F434" w14:textId="77777777" w:rsidR="0096024C" w:rsidRDefault="0096024C" w:rsidP="008C407F">
            <w:pPr>
              <w:pStyle w:val="TAH"/>
            </w:pPr>
            <w:r>
              <w:t>A4</w:t>
            </w:r>
          </w:p>
        </w:tc>
      </w:tr>
      <w:tr w:rsidR="0096024C" w14:paraId="193AD3B8" w14:textId="77777777" w:rsidTr="0096024C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384FE41" w14:textId="77777777" w:rsidR="0096024C" w:rsidRDefault="0096024C" w:rsidP="008C407F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1AB058" w14:textId="77777777" w:rsidR="0096024C" w:rsidRDefault="0096024C" w:rsidP="008C407F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EC0AAB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20EC5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DD94CD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A25244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</w:tr>
      <w:tr w:rsidR="0096024C" w14:paraId="6552B593" w14:textId="77777777" w:rsidTr="0096024C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0D90B98" w14:textId="77777777" w:rsidR="0096024C" w:rsidRDefault="0096024C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19E8037" w14:textId="77777777" w:rsidR="0096024C" w:rsidRDefault="0096024C" w:rsidP="008C407F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A98816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D68B9E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B729D5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CC868D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</w:tr>
      <w:tr w:rsidR="0096024C" w14:paraId="336F315B" w14:textId="77777777" w:rsidTr="0096024C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0CA70A" w14:textId="77777777" w:rsidR="0096024C" w:rsidRDefault="0096024C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D70EDEB" w14:textId="77777777" w:rsidR="0096024C" w:rsidRDefault="0096024C" w:rsidP="008C407F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642E8F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5AE3CA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18CEF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E878CE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</w:tr>
      <w:tr w:rsidR="0096024C" w14:paraId="67DED4BD" w14:textId="77777777" w:rsidTr="0096024C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BC54494" w14:textId="77777777" w:rsidR="0096024C" w:rsidRDefault="0096024C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E4B768" w14:textId="77777777" w:rsidR="0096024C" w:rsidRDefault="0096024C" w:rsidP="008C407F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65D023A" w14:textId="77777777" w:rsidR="0096024C" w:rsidRPr="00EF476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2B1EB2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457246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3DB893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</w:tr>
      <w:tr w:rsidR="0096024C" w14:paraId="3901E895" w14:textId="77777777" w:rsidTr="0096024C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A9441E1" w14:textId="77777777" w:rsidR="0096024C" w:rsidRDefault="0096024C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B0522B" w14:textId="77777777" w:rsidR="0096024C" w:rsidRDefault="0096024C" w:rsidP="008C407F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4D1803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79EDD25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49694CF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D77DCC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</w:tr>
      <w:tr w:rsidR="0096024C" w14:paraId="4CB9AC8D" w14:textId="77777777" w:rsidTr="0096024C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9445E25" w14:textId="77777777" w:rsidR="0096024C" w:rsidRDefault="0096024C" w:rsidP="008C407F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EDC65E4" w14:textId="77777777" w:rsidR="0096024C" w:rsidRDefault="0096024C" w:rsidP="008C407F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3DBB5D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349A90B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E6BEB3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2E993E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</w:tr>
      <w:tr w:rsidR="0096024C" w14:paraId="6567932F" w14:textId="77777777" w:rsidTr="0096024C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A1D6C93" w14:textId="77777777" w:rsidR="0096024C" w:rsidRDefault="0096024C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5DB0498" w14:textId="77777777" w:rsidR="0096024C" w:rsidRDefault="0096024C" w:rsidP="008C407F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4BEFBE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393287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7542B1B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0657EA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</w:tr>
      <w:tr w:rsidR="0096024C" w14:paraId="6A68C568" w14:textId="77777777" w:rsidTr="0096024C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186507C" w14:textId="77777777" w:rsidR="0096024C" w:rsidRDefault="0096024C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CA79CB" w14:textId="77777777" w:rsidR="0096024C" w:rsidRDefault="0096024C" w:rsidP="008C407F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AF24ED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28A38A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16C052" w14:textId="77777777" w:rsidR="0096024C" w:rsidRDefault="0096024C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DCE5CD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</w:tr>
      <w:tr w:rsidR="0096024C" w14:paraId="168A8C8F" w14:textId="77777777" w:rsidTr="0096024C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506A221D" w14:textId="77777777" w:rsidR="0096024C" w:rsidRDefault="0096024C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2AB8BA1" w14:textId="77777777" w:rsidR="0096024C" w:rsidRDefault="0096024C" w:rsidP="008C407F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A1851D7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088157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B56D772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941F88" w14:textId="77777777" w:rsidR="0096024C" w:rsidRDefault="0096024C" w:rsidP="008C407F">
            <w:pPr>
              <w:pStyle w:val="TAC"/>
              <w:rPr>
                <w:rFonts w:cs="Arial"/>
              </w:rPr>
            </w:pPr>
          </w:p>
        </w:tc>
      </w:tr>
    </w:tbl>
    <w:p w14:paraId="3794817D" w14:textId="77777777" w:rsidR="000D1A8B" w:rsidRDefault="000D1A8B" w:rsidP="00C8539D">
      <w:pPr>
        <w:rPr>
          <w:lang w:val="sv-SE"/>
        </w:rPr>
      </w:pPr>
    </w:p>
    <w:p w14:paraId="2EC9AAAF" w14:textId="77777777" w:rsidR="000F7A78" w:rsidRDefault="000F7A78" w:rsidP="000F7A78">
      <w:r>
        <w:rPr>
          <w:noProof/>
        </w:rPr>
        <w:drawing>
          <wp:inline distT="0" distB="0" distL="0" distR="0" wp14:anchorId="0E9EC00D" wp14:editId="2929D302">
            <wp:extent cx="2996190" cy="2246381"/>
            <wp:effectExtent l="0" t="0" r="0" b="1905"/>
            <wp:docPr id="1402938426" name="Picture 7" descr="A graph with numbers and a green triangle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938426" name="Picture 7" descr="A graph with numbers and a green triangle&#10;&#10;Description automatically generated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EC67F4" wp14:editId="09A5D318">
            <wp:extent cx="2996190" cy="2246381"/>
            <wp:effectExtent l="0" t="0" r="0" b="1905"/>
            <wp:docPr id="950797475" name="Picture 8" descr="A graph with numbers and a bar chart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0797475" name="Picture 8" descr="A graph with numbers and a bar chart&#10;&#10;Description automatically generated with medium confidence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DE53D1" w14:textId="2C3D3911" w:rsidR="000F7A78" w:rsidRDefault="000F7A78" w:rsidP="000F7A78">
      <w:r>
        <w:rPr>
          <w:noProof/>
        </w:rPr>
        <w:drawing>
          <wp:inline distT="0" distB="0" distL="0" distR="0" wp14:anchorId="22883CDC" wp14:editId="784EEB96">
            <wp:extent cx="2996190" cy="2246381"/>
            <wp:effectExtent l="0" t="0" r="0" b="1905"/>
            <wp:docPr id="1144557513" name="Picture 7" descr="A graph with different colored square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4557513" name="Picture 7" descr="A graph with different colored squares and numbers&#10;&#10;Description automatically generated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C30E6D" wp14:editId="614ACAAA">
            <wp:extent cx="2996190" cy="2246381"/>
            <wp:effectExtent l="0" t="0" r="0" b="1905"/>
            <wp:docPr id="1178865757" name="Picture 8" descr="A graph with numbers and a bar chart&#10;&#10;Description automatically generated with medium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8865757" name="Picture 8" descr="A graph with numbers and a bar chart&#10;&#10;Description automatically generated with medium confidence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76422B6D" w14:textId="30503BF5" w:rsidR="000F7A78" w:rsidRDefault="000F7A78" w:rsidP="000F7A78">
      <w:pPr>
        <w:rPr>
          <w:lang w:val="sv-SE"/>
        </w:rPr>
      </w:pPr>
      <w:r w:rsidRPr="00076746">
        <w:rPr>
          <w:b/>
          <w:bCs/>
        </w:rPr>
        <w:t xml:space="preserve">Figure </w:t>
      </w:r>
      <w:r w:rsidR="009F40C4">
        <w:rPr>
          <w:b/>
          <w:bCs/>
        </w:rPr>
        <w:t>3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proposed A-MPR to satisfy the new Japan additional spurious emission limit for 10 MHz and 20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=1925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=1930 MHz)</w:t>
      </w:r>
      <w:r w:rsidR="00792A00">
        <w:rPr>
          <w:b/>
          <w:bCs/>
        </w:rPr>
        <w:t xml:space="preserve"> for PC3</w:t>
      </w:r>
      <w:r>
        <w:rPr>
          <w:b/>
          <w:bCs/>
        </w:rPr>
        <w:t>.</w:t>
      </w:r>
    </w:p>
    <w:p w14:paraId="5A56E419" w14:textId="7147B53C" w:rsidR="00876A6D" w:rsidRDefault="00876A6D" w:rsidP="00876A6D">
      <w:pPr>
        <w:pStyle w:val="Heading2"/>
      </w:pPr>
      <w:r>
        <w:t>4.2</w:t>
      </w:r>
      <w:r>
        <w:tab/>
        <w:t>PC2</w:t>
      </w:r>
    </w:p>
    <w:p w14:paraId="7CB148C9" w14:textId="32707C1B" w:rsidR="00823937" w:rsidRDefault="00823937" w:rsidP="00823937">
      <w:pPr>
        <w:spacing w:line="257" w:lineRule="auto"/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1 PC</w:t>
      </w:r>
      <w:r w:rsidR="002B227C">
        <w:rPr>
          <w:b/>
          <w:bCs/>
        </w:rPr>
        <w:t>2</w:t>
      </w:r>
      <w:r>
        <w:rPr>
          <w:b/>
          <w:bCs/>
        </w:rPr>
        <w:t xml:space="preserve"> in Japan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5</w:t>
      </w:r>
      <w:r w:rsidRPr="00C21E09">
        <w:rPr>
          <w:b/>
          <w:bCs/>
        </w:rPr>
        <w:t xml:space="preserve"> and </w:t>
      </w:r>
      <w:r>
        <w:rPr>
          <w:b/>
          <w:bCs/>
        </w:rPr>
        <w:t>6</w:t>
      </w:r>
      <w:r w:rsidRPr="00C21E09">
        <w:rPr>
          <w:b/>
          <w:bCs/>
        </w:rPr>
        <w:t>.</w:t>
      </w:r>
    </w:p>
    <w:p w14:paraId="17EC406A" w14:textId="3144E107" w:rsidR="001B791F" w:rsidRDefault="001B791F" w:rsidP="001B791F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5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n1 PC2 in Japan.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1B791F" w14:paraId="17D6DB30" w14:textId="77777777" w:rsidTr="0023227B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F59C424" w14:textId="77777777" w:rsidR="001B791F" w:rsidRDefault="001B791F" w:rsidP="0023227B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1C68DE5" w14:textId="77777777" w:rsidR="001B791F" w:rsidRDefault="001B791F" w:rsidP="0023227B">
            <w:pPr>
              <w:pStyle w:val="TAH"/>
            </w:pPr>
            <w: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E447D" w14:textId="77777777" w:rsidR="001B791F" w:rsidRDefault="001B791F" w:rsidP="0023227B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D62F06" w14:textId="77777777" w:rsidR="001B791F" w:rsidRDefault="001B791F" w:rsidP="0023227B">
            <w:pPr>
              <w:pStyle w:val="TAH"/>
            </w:pPr>
            <w:r>
              <w:t>A-MPR</w:t>
            </w:r>
          </w:p>
        </w:tc>
      </w:tr>
      <w:tr w:rsidR="001B791F" w14:paraId="057C8A89" w14:textId="77777777" w:rsidTr="0023227B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A38A65" w14:textId="77777777" w:rsidR="001B791F" w:rsidRDefault="001B791F" w:rsidP="0023227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50102E2" w14:textId="77777777" w:rsidR="001B791F" w:rsidRDefault="001B791F" w:rsidP="0023227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D868CD" w14:textId="77777777" w:rsidR="001B791F" w:rsidRDefault="001B791F" w:rsidP="0023227B">
            <w:pPr>
              <w:pStyle w:val="TAH"/>
            </w:pPr>
            <w:r>
              <w:t>RB</w:t>
            </w:r>
            <w:r>
              <w:rPr>
                <w:vertAlign w:val="subscript"/>
              </w:rPr>
              <w:t>start</w:t>
            </w:r>
            <w:r>
              <w:t>*12*SCS</w:t>
            </w:r>
          </w:p>
          <w:p w14:paraId="33394C00" w14:textId="77777777" w:rsidR="001B791F" w:rsidRDefault="001B791F" w:rsidP="0023227B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257970" w14:textId="77777777" w:rsidR="001B791F" w:rsidRDefault="001B791F" w:rsidP="0023227B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10B08493" w14:textId="77777777" w:rsidR="001B791F" w:rsidRDefault="001B791F" w:rsidP="0023227B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DAA86F" w14:textId="77777777" w:rsidR="001B791F" w:rsidRDefault="001B791F" w:rsidP="0023227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1B791F" w14:paraId="6013DD8D" w14:textId="77777777" w:rsidTr="0023227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DB65F1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lastRenderedPageBreak/>
              <w:t>10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E27C8F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81D37">
              <w:rPr>
                <w:rFonts w:eastAsia="MS PGothic" w:cs="Arial"/>
                <w:kern w:val="24"/>
                <w:szCs w:val="18"/>
                <w:lang w:eastAsia="ja-JP"/>
              </w:rPr>
              <w:t>1929.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D141A8" w14:textId="77777777" w:rsidR="001B791F" w:rsidRPr="002307FD" w:rsidRDefault="001B791F" w:rsidP="0023227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D09D59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15EEF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1B791F" w14:paraId="76D4F09D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274542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98E969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3F6BD6" w14:textId="77777777" w:rsidR="001B791F" w:rsidRPr="002307FD" w:rsidRDefault="001B791F" w:rsidP="0023227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B18D2F9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627951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1B791F" w14:paraId="218E4146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1FAF38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91DEAB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183278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0.18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A54F240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2.7,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7DE2DC1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1B791F" w14:paraId="6C2457B8" w14:textId="77777777" w:rsidTr="0023227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6ACD27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4D503F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193</w:t>
            </w:r>
            <w:r>
              <w:t>2.5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0C5D1F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5D5F1A" w14:textId="77777777" w:rsidR="001B791F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6576A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1B791F" w14:paraId="7D9D7813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46225B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A0E848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FBE93A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FD769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2F0C19" w14:textId="77777777" w:rsidR="001B791F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FEFCD23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1B791F" w14:paraId="52F21956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14723B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6F08B1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AD3E2D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370FF3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6BC1AF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1B791F" w14:paraId="16EAB308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C2CC03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196BC7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CA2E89">
              <w:t>193</w:t>
            </w:r>
            <w:r>
              <w:t>2.5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323E9">
              <w:t>1936</w:t>
            </w:r>
            <w:r>
              <w:t>.</w:t>
            </w:r>
            <w:r w:rsidRPr="004323E9">
              <w:t>6</w:t>
            </w:r>
            <w:r>
              <w:t>9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487F39" w14:textId="77777777" w:rsidR="001B791F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55D97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10.2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241FF4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1B791F" w14:paraId="213AB0F7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E2E6CA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BCA5A7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2BE272" w14:textId="77777777" w:rsidR="001B791F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59ADCAC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10813B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1B791F" w14:paraId="5BD5DA68" w14:textId="77777777" w:rsidTr="0023227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A3C95F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7132F5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A0D88">
              <w:t>1943</w:t>
            </w:r>
            <w:r>
              <w:t>.</w:t>
            </w:r>
            <w:r w:rsidRPr="00DA0D88">
              <w:t>8</w:t>
            </w:r>
            <w:r>
              <w:t>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BC94A2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9EC419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D5C43B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1B791F" w14:paraId="1C9C75B0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28B2DB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6244B0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F1F892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D9AA58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68B961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1B791F" w14:paraId="76DD9B4D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5BA44C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BADCC4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B406EC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1.62,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4.68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77A5CA9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417976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1B791F" w14:paraId="4912391D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E9BC77E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41039E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E348BE1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0E71B85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>
              <w:rPr>
                <w:rFonts w:cs="Arial"/>
                <w:szCs w:val="18"/>
              </w:rPr>
              <w:t>&lt; 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177C8E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A6</w:t>
            </w:r>
          </w:p>
        </w:tc>
      </w:tr>
      <w:tr w:rsidR="001B791F" w14:paraId="4EE61CAC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25F78F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97039C" w14:textId="77777777" w:rsidR="001B791F" w:rsidRPr="001C2ABA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726FA1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1.8,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7316C46" w14:textId="77777777" w:rsidR="001B791F" w:rsidRPr="002307FD" w:rsidRDefault="001B791F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5.76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E138BC6" w14:textId="77777777" w:rsidR="001B791F" w:rsidRDefault="001B791F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</w:tbl>
    <w:p w14:paraId="6319CAD7" w14:textId="77777777" w:rsidR="001B791F" w:rsidRDefault="001B791F" w:rsidP="001B791F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5F485B30" w14:textId="45EB730B" w:rsidR="001B791F" w:rsidRDefault="001B791F" w:rsidP="001B791F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6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n1 PC2 in Japan.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391"/>
        <w:gridCol w:w="391"/>
        <w:gridCol w:w="391"/>
        <w:gridCol w:w="391"/>
        <w:gridCol w:w="391"/>
        <w:gridCol w:w="371"/>
        <w:gridCol w:w="391"/>
      </w:tblGrid>
      <w:tr w:rsidR="00A43DF4" w14:paraId="2FFE2E8C" w14:textId="77777777" w:rsidTr="00A43DF4">
        <w:trPr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A2045B6" w14:textId="77777777" w:rsidR="00A43DF4" w:rsidRDefault="00A43DF4" w:rsidP="0023227B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1F208C" w14:textId="77777777" w:rsidR="00A43DF4" w:rsidRDefault="00A43DF4" w:rsidP="0023227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C3074FF" w14:textId="77777777" w:rsidR="00A43DF4" w:rsidRDefault="00A43DF4" w:rsidP="0023227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A05482E" w14:textId="77777777" w:rsidR="00A43DF4" w:rsidRDefault="00A43DF4" w:rsidP="0023227B">
            <w:pPr>
              <w:pStyle w:val="TAH"/>
            </w:pPr>
            <w:r>
              <w:t>A3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7AEFBFB" w14:textId="77777777" w:rsidR="00A43DF4" w:rsidRDefault="00A43DF4" w:rsidP="0023227B">
            <w:pPr>
              <w:pStyle w:val="TAH"/>
            </w:pPr>
            <w:r>
              <w:t>A4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59BFB" w14:textId="77777777" w:rsidR="00A43DF4" w:rsidRDefault="00A43DF4" w:rsidP="0023227B">
            <w:pPr>
              <w:pStyle w:val="TAH"/>
            </w:pPr>
            <w:r>
              <w:t>A5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3DD72F" w14:textId="77777777" w:rsidR="00A43DF4" w:rsidRDefault="00A43DF4" w:rsidP="0023227B">
            <w:pPr>
              <w:pStyle w:val="TAH"/>
            </w:pPr>
            <w:r>
              <w:t>A6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74E83C" w14:textId="77777777" w:rsidR="00A43DF4" w:rsidRDefault="00A43DF4" w:rsidP="0023227B">
            <w:pPr>
              <w:pStyle w:val="TAH"/>
            </w:pPr>
            <w:r>
              <w:t>A7</w:t>
            </w:r>
          </w:p>
        </w:tc>
      </w:tr>
      <w:tr w:rsidR="00A43DF4" w14:paraId="6C0096AC" w14:textId="77777777" w:rsidTr="00A43DF4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A9DEDA9" w14:textId="77777777" w:rsidR="00A43DF4" w:rsidRDefault="00A43DF4" w:rsidP="0023227B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B318D3" w14:textId="77777777" w:rsidR="00A43DF4" w:rsidRDefault="00A43DF4" w:rsidP="0023227B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CC4BD7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86543E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5A9FE5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B4F812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9DA940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72C680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9361CEE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</w:tr>
      <w:tr w:rsidR="00A43DF4" w14:paraId="0CD89C77" w14:textId="77777777" w:rsidTr="00A43DF4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A137DF" w14:textId="77777777" w:rsidR="00A43DF4" w:rsidRDefault="00A43DF4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CE95BB9" w14:textId="77777777" w:rsidR="00A43DF4" w:rsidRDefault="00A43DF4" w:rsidP="0023227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0AFD4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16603D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76C053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BD2AE2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4230E53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9410C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713A5B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</w:tr>
      <w:tr w:rsidR="00A43DF4" w14:paraId="2F5DEB06" w14:textId="77777777" w:rsidTr="00A43DF4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CF727D1" w14:textId="77777777" w:rsidR="00A43DF4" w:rsidRDefault="00A43DF4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0BF6BAB" w14:textId="77777777" w:rsidR="00A43DF4" w:rsidRDefault="00A43DF4" w:rsidP="0023227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26AF2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1D8800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DF749C8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D65911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23D218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3FB25F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AA9D35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</w:tr>
      <w:tr w:rsidR="00A43DF4" w14:paraId="02BF215C" w14:textId="77777777" w:rsidTr="00A43DF4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10E06D1" w14:textId="77777777" w:rsidR="00A43DF4" w:rsidRDefault="00A43DF4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285E42" w14:textId="77777777" w:rsidR="00A43DF4" w:rsidRDefault="00A43DF4" w:rsidP="0023227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4FE1D" w14:textId="77777777" w:rsidR="00A43DF4" w:rsidRPr="00EF476C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858D34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986E8AB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798CDB9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C1917BC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B065EF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43451B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</w:tr>
      <w:tr w:rsidR="00A43DF4" w14:paraId="297E9307" w14:textId="77777777" w:rsidTr="00A43DF4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96F8655" w14:textId="77777777" w:rsidR="00A43DF4" w:rsidRDefault="00A43DF4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68168C3" w14:textId="77777777" w:rsidR="00A43DF4" w:rsidRDefault="00A43DF4" w:rsidP="0023227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9CD163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9A6EC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256B33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8E5799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35AC7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7E6819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6C5ED4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</w:tr>
      <w:tr w:rsidR="00A43DF4" w14:paraId="5123B493" w14:textId="77777777" w:rsidTr="00A43DF4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7DB4D3B" w14:textId="77777777" w:rsidR="00A43DF4" w:rsidRDefault="00A43DF4" w:rsidP="0023227B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32EBA88" w14:textId="77777777" w:rsidR="00A43DF4" w:rsidRDefault="00A43DF4" w:rsidP="0023227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B6D50A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17AE1B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7F3AF8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060AEB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4DDB681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AF6A9A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995376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A43DF4" w14:paraId="352F249F" w14:textId="77777777" w:rsidTr="00A43DF4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1D35C05" w14:textId="77777777" w:rsidR="00A43DF4" w:rsidRDefault="00A43DF4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47E05E2" w14:textId="77777777" w:rsidR="00A43DF4" w:rsidRDefault="00A43DF4" w:rsidP="0023227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B46F50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1F4374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6B887D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600AF6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915A67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4615DB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5C156E4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</w:tr>
      <w:tr w:rsidR="00A43DF4" w14:paraId="746D4853" w14:textId="77777777" w:rsidTr="00A43DF4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C9CBFA6" w14:textId="77777777" w:rsidR="00A43DF4" w:rsidRDefault="00A43DF4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47145FB" w14:textId="77777777" w:rsidR="00A43DF4" w:rsidRDefault="00A43DF4" w:rsidP="0023227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967FA2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AB2E56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21D73D5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F17D02" w14:textId="77777777" w:rsidR="00A43DF4" w:rsidRDefault="00A43DF4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558C44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F30509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51FAE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</w:tr>
      <w:tr w:rsidR="00A43DF4" w14:paraId="7147BF60" w14:textId="77777777" w:rsidTr="00A43DF4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1F7C8A92" w14:textId="77777777" w:rsidR="00A43DF4" w:rsidRDefault="00A43DF4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7DCC49B" w14:textId="77777777" w:rsidR="00A43DF4" w:rsidRDefault="00A43DF4" w:rsidP="0023227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6F1F50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1111F6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EAD24C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9295D6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8AFFB1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80180C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F2749D2" w14:textId="77777777" w:rsidR="00A43DF4" w:rsidRDefault="00A43DF4" w:rsidP="0023227B">
            <w:pPr>
              <w:pStyle w:val="TAC"/>
              <w:rPr>
                <w:rFonts w:cs="Arial"/>
              </w:rPr>
            </w:pPr>
          </w:p>
        </w:tc>
      </w:tr>
    </w:tbl>
    <w:p w14:paraId="62E1CA15" w14:textId="77777777" w:rsidR="001B791F" w:rsidRDefault="001B791F" w:rsidP="001B791F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205909EC" w14:textId="77777777" w:rsidR="000F7A78" w:rsidRDefault="000F7A78" w:rsidP="00C8539D">
      <w:pPr>
        <w:rPr>
          <w:lang w:val="sv-SE"/>
        </w:rPr>
      </w:pPr>
    </w:p>
    <w:p w14:paraId="2262FACB" w14:textId="0160DA7E" w:rsidR="00A43DF4" w:rsidRDefault="002B227C" w:rsidP="00C8539D">
      <w:pPr>
        <w:rPr>
          <w:lang w:val="sv-SE"/>
        </w:rPr>
      </w:pPr>
      <w:r>
        <w:rPr>
          <w:noProof/>
        </w:rPr>
        <w:drawing>
          <wp:inline distT="0" distB="0" distL="0" distR="0" wp14:anchorId="1ADBE0B0" wp14:editId="78DE0C47">
            <wp:extent cx="2996190" cy="2246381"/>
            <wp:effectExtent l="0" t="0" r="0" b="1905"/>
            <wp:docPr id="821392685" name="Picture 7" descr="A graph with red and green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392685" name="Picture 7" descr="A graph with red and green squares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150B32F" wp14:editId="7FEC4677">
            <wp:extent cx="2996190" cy="2246381"/>
            <wp:effectExtent l="0" t="0" r="0" b="1905"/>
            <wp:docPr id="892868718" name="Picture 8" descr="A graph with different colored bars and numbe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868718" name="Picture 8" descr="A graph with different colored bars and numbers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4DE2E16" wp14:editId="76501E7A">
            <wp:extent cx="2996190" cy="2246381"/>
            <wp:effectExtent l="0" t="0" r="0" b="1905"/>
            <wp:docPr id="1648422481" name="Picture 7" descr="A graph with red triangle and green square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8422481" name="Picture 7" descr="A graph with red triangle and green squares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BAACD64" wp14:editId="48D9FD7B">
            <wp:extent cx="2996190" cy="2246381"/>
            <wp:effectExtent l="0" t="0" r="0" b="1905"/>
            <wp:docPr id="257464854" name="Picture 8" descr="A graph with different colored bars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7464854" name="Picture 8" descr="A graph with different colored bars&#10;&#10;Description automatically generated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6190" cy="2246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86AAE5" w14:textId="5A9274F5" w:rsidR="00A43DF4" w:rsidRDefault="00A43DF4" w:rsidP="00A43DF4">
      <w:pPr>
        <w:rPr>
          <w:lang w:val="sv-SE"/>
        </w:rPr>
      </w:pPr>
      <w:r w:rsidRPr="00076746">
        <w:rPr>
          <w:b/>
          <w:bCs/>
        </w:rPr>
        <w:t xml:space="preserve">Figure </w:t>
      </w:r>
      <w:r>
        <w:rPr>
          <w:b/>
          <w:bCs/>
        </w:rPr>
        <w:t>4</w:t>
      </w:r>
      <w:r w:rsidRPr="00076746">
        <w:rPr>
          <w:b/>
          <w:bCs/>
        </w:rPr>
        <w:t>:</w:t>
      </w:r>
      <w:r>
        <w:rPr>
          <w:b/>
          <w:bCs/>
        </w:rPr>
        <w:t xml:space="preserve"> Examples of the proposed A-MPR to satisfy the new Japan additional spurious emission limit for 10 MHz and 20 MHz CBWs at the lower edge of the operating band (F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=1925 MHz and F</w:t>
      </w:r>
      <w:r w:rsidRPr="001A51E5">
        <w:rPr>
          <w:b/>
          <w:bCs/>
          <w:vertAlign w:val="subscript"/>
        </w:rPr>
        <w:t>c</w:t>
      </w:r>
      <w:r>
        <w:rPr>
          <w:b/>
          <w:bCs/>
        </w:rPr>
        <w:t>=1930 MHz) for PC2.</w:t>
      </w:r>
    </w:p>
    <w:p w14:paraId="3C4739F1" w14:textId="77777777" w:rsidR="00A43DF4" w:rsidRPr="00A43DF4" w:rsidRDefault="00A43DF4" w:rsidP="00C8539D">
      <w:pPr>
        <w:rPr>
          <w:lang w:val="sv-SE"/>
        </w:rPr>
      </w:pPr>
    </w:p>
    <w:p w14:paraId="79DCE916" w14:textId="5081F8D3" w:rsidR="0073496C" w:rsidRDefault="00333F1B" w:rsidP="0073496C">
      <w:pPr>
        <w:pStyle w:val="Heading1"/>
      </w:pPr>
      <w:r>
        <w:lastRenderedPageBreak/>
        <w:t>5</w:t>
      </w:r>
      <w:r w:rsidR="0073496C">
        <w:tab/>
        <w:t>Conclusion</w:t>
      </w:r>
      <w:r w:rsidR="00F1354A">
        <w:t>s</w:t>
      </w:r>
    </w:p>
    <w:p w14:paraId="0E9EE898" w14:textId="403F38ED" w:rsidR="00124C33" w:rsidRDefault="00E63943" w:rsidP="00FD2DD4">
      <w:r>
        <w:t xml:space="preserve">We have simulated the A-MPR for n1 </w:t>
      </w:r>
      <w:r w:rsidR="005A2F0C">
        <w:t xml:space="preserve">due to </w:t>
      </w:r>
      <w:r w:rsidR="00004DC3">
        <w:t xml:space="preserve">the </w:t>
      </w:r>
      <w:r>
        <w:t>new relaxed emission requirements in Japan</w:t>
      </w:r>
      <w:r w:rsidR="003060FD">
        <w:t xml:space="preserve"> [1]</w:t>
      </w:r>
      <w:r>
        <w:t>. We have</w:t>
      </w:r>
      <w:r w:rsidR="00004DC3">
        <w:t xml:space="preserve"> made</w:t>
      </w:r>
      <w:r>
        <w:t xml:space="preserve"> the following A-MPR proposal</w:t>
      </w:r>
      <w:r w:rsidR="003C1845">
        <w:t>s</w:t>
      </w:r>
      <w:r>
        <w:t xml:space="preserve"> based on our simulation results.</w:t>
      </w:r>
    </w:p>
    <w:p w14:paraId="759BA22A" w14:textId="6F889CBB" w:rsidR="00E63943" w:rsidRDefault="00E63943" w:rsidP="00E63943">
      <w:pPr>
        <w:spacing w:line="257" w:lineRule="auto"/>
        <w:rPr>
          <w:b/>
          <w:bCs/>
        </w:rPr>
      </w:pPr>
      <w:r w:rsidRPr="00C21E09">
        <w:rPr>
          <w:b/>
          <w:bCs/>
        </w:rPr>
        <w:t>Proposal 1: RAN4 shall consider defining A-MPR for n</w:t>
      </w:r>
      <w:r>
        <w:rPr>
          <w:b/>
          <w:bCs/>
        </w:rPr>
        <w:t>1 PC3 in Japan</w:t>
      </w:r>
      <w:r w:rsidRPr="00C21E09">
        <w:rPr>
          <w:b/>
          <w:bCs/>
        </w:rPr>
        <w:t xml:space="preserve"> as shown in tables </w:t>
      </w:r>
      <w:r w:rsidR="003C1845">
        <w:rPr>
          <w:b/>
          <w:bCs/>
        </w:rPr>
        <w:t>3</w:t>
      </w:r>
      <w:r w:rsidRPr="00C21E09">
        <w:rPr>
          <w:b/>
          <w:bCs/>
        </w:rPr>
        <w:t xml:space="preserve"> and </w:t>
      </w:r>
      <w:r w:rsidR="003C1845">
        <w:rPr>
          <w:b/>
          <w:bCs/>
        </w:rPr>
        <w:t>4</w:t>
      </w:r>
      <w:r w:rsidRPr="00C21E09">
        <w:rPr>
          <w:b/>
          <w:bCs/>
        </w:rPr>
        <w:t>.</w:t>
      </w:r>
    </w:p>
    <w:p w14:paraId="7DF6CC2E" w14:textId="12B5348F" w:rsidR="002B227C" w:rsidRDefault="00DC0B8A" w:rsidP="00E63943">
      <w:pPr>
        <w:spacing w:line="257" w:lineRule="auto"/>
        <w:rPr>
          <w:b/>
          <w:bCs/>
        </w:rPr>
      </w:pPr>
      <w:r w:rsidRPr="00C21E09">
        <w:rPr>
          <w:b/>
          <w:bCs/>
        </w:rPr>
        <w:t xml:space="preserve">Proposal </w:t>
      </w:r>
      <w:r>
        <w:rPr>
          <w:b/>
          <w:bCs/>
        </w:rPr>
        <w:t>2</w:t>
      </w:r>
      <w:r w:rsidRPr="00C21E09">
        <w:rPr>
          <w:b/>
          <w:bCs/>
        </w:rPr>
        <w:t>: RAN4 shall consider defining A-MPR for n</w:t>
      </w:r>
      <w:r>
        <w:rPr>
          <w:b/>
          <w:bCs/>
        </w:rPr>
        <w:t>1 PC2 in Japan</w:t>
      </w:r>
      <w:r w:rsidRPr="00C21E09">
        <w:rPr>
          <w:b/>
          <w:bCs/>
        </w:rPr>
        <w:t xml:space="preserve"> as shown in tables </w:t>
      </w:r>
      <w:r>
        <w:rPr>
          <w:b/>
          <w:bCs/>
        </w:rPr>
        <w:t>5</w:t>
      </w:r>
      <w:r w:rsidRPr="00C21E09">
        <w:rPr>
          <w:b/>
          <w:bCs/>
        </w:rPr>
        <w:t xml:space="preserve"> and </w:t>
      </w:r>
      <w:r>
        <w:rPr>
          <w:b/>
          <w:bCs/>
        </w:rPr>
        <w:t>6</w:t>
      </w:r>
      <w:r w:rsidRPr="00C21E09">
        <w:rPr>
          <w:b/>
          <w:bCs/>
        </w:rPr>
        <w:t>.</w:t>
      </w:r>
    </w:p>
    <w:p w14:paraId="6EA921DC" w14:textId="61B6159A" w:rsidR="00E63943" w:rsidRDefault="00E63943" w:rsidP="00E63943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 w:rsidR="003C1845">
        <w:rPr>
          <w:rFonts w:ascii="Arial" w:eastAsia="Arial" w:hAnsi="Arial" w:cs="Arial"/>
          <w:b/>
          <w:bCs/>
        </w:rPr>
        <w:t>3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n1 PC3 in Japan.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E63943" w14:paraId="6A6AE74F" w14:textId="77777777" w:rsidTr="008C407F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984F7D2" w14:textId="77777777" w:rsidR="00E63943" w:rsidRDefault="00E63943" w:rsidP="008C407F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D2419B8" w14:textId="77777777" w:rsidR="00E63943" w:rsidRDefault="00E63943" w:rsidP="008C407F">
            <w:pPr>
              <w:pStyle w:val="TAH"/>
            </w:pPr>
            <w: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FB66EF" w14:textId="77777777" w:rsidR="00E63943" w:rsidRDefault="00E63943" w:rsidP="008C407F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A8B66B" w14:textId="77777777" w:rsidR="00E63943" w:rsidRDefault="00E63943" w:rsidP="008C407F">
            <w:pPr>
              <w:pStyle w:val="TAH"/>
            </w:pPr>
            <w:r>
              <w:t>A-MPR</w:t>
            </w:r>
          </w:p>
        </w:tc>
      </w:tr>
      <w:tr w:rsidR="00E63943" w14:paraId="30D250CB" w14:textId="77777777" w:rsidTr="008C407F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238A3A2" w14:textId="77777777" w:rsidR="00E63943" w:rsidRDefault="00E63943" w:rsidP="008C407F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EA40D6" w14:textId="77777777" w:rsidR="00E63943" w:rsidRDefault="00E63943" w:rsidP="008C407F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C63A6B" w14:textId="77777777" w:rsidR="00E63943" w:rsidRDefault="00E63943" w:rsidP="008C407F">
            <w:pPr>
              <w:pStyle w:val="TAH"/>
            </w:pPr>
            <w:r>
              <w:t>RB</w:t>
            </w:r>
            <w:r>
              <w:rPr>
                <w:vertAlign w:val="subscript"/>
              </w:rPr>
              <w:t>start</w:t>
            </w:r>
            <w:r>
              <w:t>*12*SCS</w:t>
            </w:r>
          </w:p>
          <w:p w14:paraId="49BBEB45" w14:textId="77777777" w:rsidR="00E63943" w:rsidRDefault="00E63943" w:rsidP="008C407F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3D8C15" w14:textId="77777777" w:rsidR="00E63943" w:rsidRDefault="00E63943" w:rsidP="008C407F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5933EF8C" w14:textId="77777777" w:rsidR="00E63943" w:rsidRDefault="00E63943" w:rsidP="008C407F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879B99B" w14:textId="77777777" w:rsidR="00E63943" w:rsidRDefault="00E63943" w:rsidP="008C407F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E63943" w14:paraId="1ED07C96" w14:textId="77777777" w:rsidTr="008C407F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723B4A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593A8F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81D37">
              <w:rPr>
                <w:rFonts w:eastAsia="MS PGothic" w:cs="Arial"/>
                <w:kern w:val="24"/>
                <w:szCs w:val="18"/>
                <w:lang w:eastAsia="ja-JP"/>
              </w:rPr>
              <w:t>1929.43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284E06" w14:textId="77777777" w:rsidR="00E63943" w:rsidRPr="002307FD" w:rsidRDefault="00E63943" w:rsidP="008C407F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346205D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1.5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543DB8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63943" w14:paraId="22359F06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484E93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FB2D33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01E886" w14:textId="77777777" w:rsidR="00E63943" w:rsidRPr="002307FD" w:rsidRDefault="00E63943" w:rsidP="008C407F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424534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65C4A3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63943" w14:paraId="233A59CF" w14:textId="77777777" w:rsidTr="008C407F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225BC1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26EC42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</w:t>
            </w:r>
            <w:r>
              <w:t>32.5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425E3D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C264831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1.5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C475C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63943" w14:paraId="01CC52A0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941552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02AA55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4D338E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FD769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5BF9CAA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2.16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E9E393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63943" w14:paraId="061FE8F8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8A7DE6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0C95C1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D9FC9C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BCAAF0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0.72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F690DA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E63943" w14:paraId="5F42CF35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39298B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FB7CDB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CA2E89">
              <w:t>193</w:t>
            </w:r>
            <w:r>
              <w:t>2.5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1936</w:t>
            </w:r>
            <w:r>
              <w:t>.</w:t>
            </w:r>
            <w:r w:rsidRPr="00CA2E89">
              <w:t>70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F1C2B6" w14:textId="77777777" w:rsidR="00E63943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C7A233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A64F73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E63943" w14:paraId="2D910D45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141BB1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771D4F" w14:textId="77777777" w:rsidR="00E63943" w:rsidRPr="00CA2E89" w:rsidRDefault="00E63943" w:rsidP="008C407F">
            <w:pPr>
              <w:pStyle w:val="TAC"/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AC2888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0.54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9BB229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12.96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0EB70B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E63943" w14:paraId="4094B9F0" w14:textId="77777777" w:rsidTr="008C407F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B6D5AD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301DDE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5F66E3">
              <w:rPr>
                <w:rFonts w:eastAsia="MS PGothic" w:cs="Arial"/>
                <w:kern w:val="24"/>
                <w:szCs w:val="18"/>
                <w:lang w:eastAsia="ja-JP"/>
              </w:rPr>
              <w:t>1944.07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F6CD8D" w14:textId="77777777" w:rsidR="00E63943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387675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1.5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255758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E63943" w14:paraId="310C3EED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AE067A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3B4B70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C9EEB7" w14:textId="77777777" w:rsidR="00E63943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7B2F4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2.16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917A1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E63943" w14:paraId="6D099927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DD6CFDB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F0E284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2ED99D" w14:textId="77777777" w:rsidR="00E63943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5F3906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2.16,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1B5E9E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E63943" w14:paraId="7EC0088B" w14:textId="77777777" w:rsidTr="008C407F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45717E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71FC039" w14:textId="77777777" w:rsidR="00E63943" w:rsidRPr="001C2ABA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1E0F31" w14:textId="77777777" w:rsidR="00E63943" w:rsidRPr="002307FD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1.62,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4.68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9A563" w14:textId="77777777" w:rsidR="00E63943" w:rsidRDefault="00E63943" w:rsidP="008C407F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2.16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28AB7F4" w14:textId="77777777" w:rsidR="00E63943" w:rsidRDefault="00E63943" w:rsidP="008C407F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</w:tbl>
    <w:p w14:paraId="2814B4D5" w14:textId="77777777" w:rsidR="00E63943" w:rsidRDefault="00E63943" w:rsidP="00E63943">
      <w:pPr>
        <w:rPr>
          <w:b/>
          <w:bCs/>
        </w:rPr>
      </w:pPr>
    </w:p>
    <w:p w14:paraId="3D6A1E6E" w14:textId="1CF1A5CA" w:rsidR="00E63943" w:rsidRDefault="00E63943" w:rsidP="00E63943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 w:rsidR="003C1845">
        <w:rPr>
          <w:rFonts w:ascii="Arial" w:eastAsia="Arial" w:hAnsi="Arial" w:cs="Arial"/>
          <w:b/>
          <w:bCs/>
        </w:rPr>
        <w:t>4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n1 PC3 in Japan.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371"/>
        <w:gridCol w:w="391"/>
        <w:gridCol w:w="391"/>
        <w:gridCol w:w="391"/>
      </w:tblGrid>
      <w:tr w:rsidR="00E63943" w14:paraId="3B1A7879" w14:textId="77777777" w:rsidTr="008C407F">
        <w:trPr>
          <w:trHeight w:val="424"/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B1E2DA4" w14:textId="77777777" w:rsidR="00E63943" w:rsidRDefault="00E63943" w:rsidP="008C407F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FC9B196" w14:textId="77777777" w:rsidR="00E63943" w:rsidRDefault="00E63943" w:rsidP="008C407F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7AEAC7F" w14:textId="77777777" w:rsidR="00E63943" w:rsidRDefault="00E63943" w:rsidP="008C407F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431C5848" w14:textId="77777777" w:rsidR="00E63943" w:rsidRDefault="00E63943" w:rsidP="008C407F">
            <w:pPr>
              <w:pStyle w:val="TAH"/>
            </w:pPr>
            <w:r>
              <w:t>A3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14:paraId="31739B52" w14:textId="77777777" w:rsidR="00E63943" w:rsidRDefault="00E63943" w:rsidP="008C407F">
            <w:pPr>
              <w:pStyle w:val="TAH"/>
            </w:pPr>
            <w:r>
              <w:t>A4</w:t>
            </w:r>
          </w:p>
        </w:tc>
      </w:tr>
      <w:tr w:rsidR="00E63943" w14:paraId="0F029ACF" w14:textId="77777777" w:rsidTr="008C407F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8C9214" w14:textId="77777777" w:rsidR="00E63943" w:rsidRDefault="00E63943" w:rsidP="008C407F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CCADC2" w14:textId="77777777" w:rsidR="00E63943" w:rsidRDefault="00E63943" w:rsidP="008C407F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32B090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AC556C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C55EEE8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BB1431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</w:tr>
      <w:tr w:rsidR="00E63943" w14:paraId="62715116" w14:textId="77777777" w:rsidTr="008C407F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1F9A61A" w14:textId="77777777" w:rsidR="00E63943" w:rsidRDefault="00E63943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1662869" w14:textId="77777777" w:rsidR="00E63943" w:rsidRDefault="00E63943" w:rsidP="008C407F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290C74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CF7C7C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EE75951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5A6213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</w:tr>
      <w:tr w:rsidR="00E63943" w14:paraId="2D8C08B0" w14:textId="77777777" w:rsidTr="008C407F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0409F45" w14:textId="77777777" w:rsidR="00E63943" w:rsidRDefault="00E63943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2AF195" w14:textId="77777777" w:rsidR="00E63943" w:rsidRDefault="00E63943" w:rsidP="008C407F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C82C0F7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F31836B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8B88D9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0DB2AA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</w:tr>
      <w:tr w:rsidR="00E63943" w14:paraId="02DF01F3" w14:textId="77777777" w:rsidTr="008C407F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036151C" w14:textId="77777777" w:rsidR="00E63943" w:rsidRDefault="00E63943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5D4D6D2" w14:textId="77777777" w:rsidR="00E63943" w:rsidRDefault="00E63943" w:rsidP="008C407F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14215AD" w14:textId="77777777" w:rsidR="00E63943" w:rsidRPr="00EF476C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464A17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952FB1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538340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</w:tr>
      <w:tr w:rsidR="00E63943" w14:paraId="0C17D2E2" w14:textId="77777777" w:rsidTr="008C407F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05A76A2" w14:textId="77777777" w:rsidR="00E63943" w:rsidRDefault="00E63943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85F6E6" w14:textId="77777777" w:rsidR="00E63943" w:rsidRDefault="00E63943" w:rsidP="008C407F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35DC26D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EF8A684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18E467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FF2413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</w:tr>
      <w:tr w:rsidR="00E63943" w14:paraId="6969F46C" w14:textId="77777777" w:rsidTr="008C407F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901E3C0" w14:textId="77777777" w:rsidR="00E63943" w:rsidRDefault="00E63943" w:rsidP="008C407F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8AE058" w14:textId="77777777" w:rsidR="00E63943" w:rsidRDefault="00E63943" w:rsidP="008C407F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CD4E28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3C4B98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2CD1D3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77A49B2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</w:tr>
      <w:tr w:rsidR="00E63943" w14:paraId="53D3E1AC" w14:textId="77777777" w:rsidTr="008C407F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0D2CD5F" w14:textId="77777777" w:rsidR="00E63943" w:rsidRDefault="00E63943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21D6BD5" w14:textId="77777777" w:rsidR="00E63943" w:rsidRDefault="00E63943" w:rsidP="008C407F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BEBEAB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A57C5E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A0D83F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94C845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</w:tr>
      <w:tr w:rsidR="00E63943" w14:paraId="78EEC6C3" w14:textId="77777777" w:rsidTr="008C407F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02855ED3" w14:textId="77777777" w:rsidR="00E63943" w:rsidRDefault="00E63943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93883D" w14:textId="77777777" w:rsidR="00E63943" w:rsidRDefault="00E63943" w:rsidP="008C407F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DE5FDC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104148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BA53022" w14:textId="77777777" w:rsidR="00E63943" w:rsidRDefault="00E63943" w:rsidP="008C407F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348569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</w:tr>
      <w:tr w:rsidR="00E63943" w14:paraId="27AA1A4C" w14:textId="77777777" w:rsidTr="008C407F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7B4C1AD3" w14:textId="77777777" w:rsidR="00E63943" w:rsidRDefault="00E63943" w:rsidP="008C407F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AE17C0" w14:textId="77777777" w:rsidR="00E63943" w:rsidRDefault="00E63943" w:rsidP="008C407F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D1E767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A765A2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1F2E493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37A462" w14:textId="77777777" w:rsidR="00E63943" w:rsidRDefault="00E63943" w:rsidP="008C407F">
            <w:pPr>
              <w:pStyle w:val="TAC"/>
              <w:rPr>
                <w:rFonts w:cs="Arial"/>
              </w:rPr>
            </w:pPr>
          </w:p>
        </w:tc>
      </w:tr>
    </w:tbl>
    <w:p w14:paraId="7AED0EF4" w14:textId="77777777" w:rsidR="00E63943" w:rsidRDefault="00E63943" w:rsidP="00FD2DD4"/>
    <w:p w14:paraId="09A0C052" w14:textId="77777777" w:rsidR="00DC0B8A" w:rsidRDefault="00DC0B8A" w:rsidP="00DC0B8A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5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regions for n1 PC2 in Japan.</w:t>
      </w:r>
    </w:p>
    <w:tbl>
      <w:tblPr>
        <w:tblW w:w="8580" w:type="dxa"/>
        <w:tblInd w:w="7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199"/>
        <w:gridCol w:w="2003"/>
        <w:gridCol w:w="1481"/>
        <w:gridCol w:w="2904"/>
        <w:gridCol w:w="993"/>
      </w:tblGrid>
      <w:tr w:rsidR="00DC0B8A" w14:paraId="1BAED15A" w14:textId="77777777" w:rsidTr="0023227B">
        <w:trPr>
          <w:trHeight w:val="185"/>
        </w:trPr>
        <w:tc>
          <w:tcPr>
            <w:tcW w:w="119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FEAE0D" w14:textId="77777777" w:rsidR="00DC0B8A" w:rsidRDefault="00DC0B8A" w:rsidP="0023227B">
            <w:pPr>
              <w:pStyle w:val="TAH"/>
            </w:pPr>
            <w:r>
              <w:t>Channel Bandwidth, MHz</w:t>
            </w:r>
          </w:p>
        </w:tc>
        <w:tc>
          <w:tcPr>
            <w:tcW w:w="200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6825A1" w14:textId="77777777" w:rsidR="00DC0B8A" w:rsidRDefault="00DC0B8A" w:rsidP="0023227B">
            <w:pPr>
              <w:pStyle w:val="TAH"/>
            </w:pPr>
            <w:r>
              <w:t>Carrier Center Frequency, Fc, MHz</w:t>
            </w:r>
          </w:p>
        </w:tc>
        <w:tc>
          <w:tcPr>
            <w:tcW w:w="43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86388" w14:textId="77777777" w:rsidR="00DC0B8A" w:rsidRDefault="00DC0B8A" w:rsidP="0023227B">
            <w:pPr>
              <w:pStyle w:val="TAH"/>
            </w:pPr>
            <w:r>
              <w:t>Regions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8F54A3" w14:textId="77777777" w:rsidR="00DC0B8A" w:rsidRDefault="00DC0B8A" w:rsidP="0023227B">
            <w:pPr>
              <w:pStyle w:val="TAH"/>
            </w:pPr>
            <w:r>
              <w:t>A-MPR</w:t>
            </w:r>
          </w:p>
        </w:tc>
      </w:tr>
      <w:tr w:rsidR="00DC0B8A" w14:paraId="7732832D" w14:textId="77777777" w:rsidTr="0023227B">
        <w:trPr>
          <w:trHeight w:val="185"/>
        </w:trPr>
        <w:tc>
          <w:tcPr>
            <w:tcW w:w="119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CA21EE6" w14:textId="77777777" w:rsidR="00DC0B8A" w:rsidRDefault="00DC0B8A" w:rsidP="0023227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200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2880FAF" w14:textId="77777777" w:rsidR="00DC0B8A" w:rsidRDefault="00DC0B8A" w:rsidP="0023227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  <w:tc>
          <w:tcPr>
            <w:tcW w:w="1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CE73E9" w14:textId="77777777" w:rsidR="00DC0B8A" w:rsidRDefault="00DC0B8A" w:rsidP="0023227B">
            <w:pPr>
              <w:pStyle w:val="TAH"/>
            </w:pPr>
            <w:r>
              <w:t>RB</w:t>
            </w:r>
            <w:r>
              <w:rPr>
                <w:vertAlign w:val="subscript"/>
              </w:rPr>
              <w:t>start</w:t>
            </w:r>
            <w:r>
              <w:t>*12*SCS</w:t>
            </w:r>
          </w:p>
          <w:p w14:paraId="7341621F" w14:textId="77777777" w:rsidR="00DC0B8A" w:rsidRDefault="00DC0B8A" w:rsidP="0023227B">
            <w:pPr>
              <w:pStyle w:val="TAH"/>
            </w:pPr>
            <w:r>
              <w:t>MHz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5E2D1C" w14:textId="77777777" w:rsidR="00DC0B8A" w:rsidRDefault="00DC0B8A" w:rsidP="0023227B">
            <w:pPr>
              <w:pStyle w:val="TAH"/>
            </w:pPr>
            <w:r>
              <w:t>L</w:t>
            </w:r>
            <w:r>
              <w:rPr>
                <w:vertAlign w:val="subscript"/>
              </w:rPr>
              <w:t>CRB</w:t>
            </w:r>
            <w:r>
              <w:t>*12*SCS</w:t>
            </w:r>
          </w:p>
          <w:p w14:paraId="6DF549BC" w14:textId="77777777" w:rsidR="00DC0B8A" w:rsidRDefault="00DC0B8A" w:rsidP="0023227B">
            <w:pPr>
              <w:pStyle w:val="TAH"/>
            </w:pPr>
            <w:r>
              <w:t>MHz</w:t>
            </w: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1AA4D5" w14:textId="77777777" w:rsidR="00DC0B8A" w:rsidRDefault="00DC0B8A" w:rsidP="0023227B">
            <w:pPr>
              <w:spacing w:after="0"/>
              <w:rPr>
                <w:rFonts w:ascii="Arial" w:hAnsi="Arial"/>
                <w:b/>
                <w:sz w:val="18"/>
              </w:rPr>
            </w:pPr>
          </w:p>
        </w:tc>
      </w:tr>
      <w:tr w:rsidR="00DC0B8A" w14:paraId="1B4B8345" w14:textId="77777777" w:rsidTr="0023227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DF42AA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0D748E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81D37">
              <w:rPr>
                <w:rFonts w:eastAsia="MS PGothic" w:cs="Arial"/>
                <w:kern w:val="24"/>
                <w:szCs w:val="18"/>
                <w:lang w:eastAsia="ja-JP"/>
              </w:rPr>
              <w:t>1929.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3D7501" w14:textId="77777777" w:rsidR="00DC0B8A" w:rsidRPr="002307FD" w:rsidRDefault="00DC0B8A" w:rsidP="0023227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E864D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32F0C4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DC0B8A" w14:paraId="0105334B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F7AF7B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13CB1D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163F1AC" w14:textId="77777777" w:rsidR="00DC0B8A" w:rsidRPr="002307FD" w:rsidRDefault="00DC0B8A" w:rsidP="0023227B">
            <w:pPr>
              <w:pStyle w:val="TAC"/>
              <w:rPr>
                <w:rFonts w:cs="Arial"/>
                <w:szCs w:val="18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3B4109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63A98D0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DC0B8A" w14:paraId="65098DC0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8D728D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706ECE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57A322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0.18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11A4870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2.7,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859B88B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A3</w:t>
            </w:r>
          </w:p>
        </w:tc>
      </w:tr>
      <w:tr w:rsidR="00DC0B8A" w14:paraId="329B55F0" w14:textId="77777777" w:rsidTr="0023227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8FF61D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15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E17793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CA2E89">
              <w:t>193</w:t>
            </w:r>
            <w:r>
              <w:t>2.5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B50F5B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1ADE71" w14:textId="77777777" w:rsidR="00DC0B8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D45A5D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DC0B8A" w14:paraId="55CE8D2D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3C9BDA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33AE80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BA0FBC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FD769A">
              <w:rPr>
                <w:rFonts w:eastAsia="MS PGothic" w:cs="Arial"/>
                <w:kern w:val="24"/>
                <w:szCs w:val="18"/>
                <w:lang w:eastAsia="ja-JP"/>
              </w:rPr>
              <w:t>&gt;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0,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3.26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DFA71B8" w14:textId="77777777" w:rsidR="00DC0B8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BE97231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DC0B8A" w14:paraId="1B4B077E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00AED35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3AFFBD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71EEAB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5DDFD72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1.62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050EAC2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DC0B8A" w14:paraId="1F1A31ED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86B3FA5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7572BC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CA2E89">
              <w:t>193</w:t>
            </w:r>
            <w:r>
              <w:t>2.5</w:t>
            </w:r>
            <w:r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4323E9">
              <w:t>1936</w:t>
            </w:r>
            <w:r>
              <w:t>.</w:t>
            </w:r>
            <w:r w:rsidRPr="004323E9">
              <w:t>6</w:t>
            </w:r>
            <w:r>
              <w:t>9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BF6F4F" w14:textId="77777777" w:rsidR="00DC0B8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1.26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C1E21CF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10.2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B03E2A2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A5</w:t>
            </w:r>
          </w:p>
        </w:tc>
      </w:tr>
      <w:tr w:rsidR="00DC0B8A" w14:paraId="3CD22B5A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FA191A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7A1E9A3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8D0156" w14:textId="77777777" w:rsidR="00DC0B8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1.44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179021A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1.8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5292B0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DC0B8A" w14:paraId="0163A455" w14:textId="77777777" w:rsidTr="0023227B">
        <w:trPr>
          <w:trHeight w:val="20"/>
        </w:trPr>
        <w:tc>
          <w:tcPr>
            <w:tcW w:w="1199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D5E520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20 MHz</w:t>
            </w:r>
          </w:p>
        </w:tc>
        <w:tc>
          <w:tcPr>
            <w:tcW w:w="2003" w:type="dxa"/>
            <w:vMerge w:val="restart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9C3D6C3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>F</w:t>
            </w:r>
            <w:r w:rsidRPr="002307FD">
              <w:rPr>
                <w:rFonts w:eastAsia="MS PGothic" w:cs="Arial"/>
                <w:kern w:val="24"/>
                <w:szCs w:val="18"/>
                <w:vertAlign w:val="subscript"/>
                <w:lang w:val="en-US" w:eastAsia="ja-JP"/>
              </w:rPr>
              <w:t>c</w:t>
            </w:r>
            <w:r w:rsidRPr="002307FD">
              <w:rPr>
                <w:rFonts w:eastAsia="MS PGothic" w:cs="Arial"/>
                <w:kern w:val="24"/>
                <w:szCs w:val="18"/>
                <w:lang w:val="en-US" w:eastAsia="ja-JP"/>
              </w:rPr>
              <w:t xml:space="preserve"> </w:t>
            </w:r>
            <w:r w:rsidRPr="001A387C">
              <w:rPr>
                <w:rFonts w:eastAsia="MS PGothic" w:cs="Arial"/>
                <w:kern w:val="24"/>
                <w:szCs w:val="18"/>
                <w:lang w:eastAsia="ja-JP"/>
              </w:rPr>
              <w:t>&lt;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DA0D88">
              <w:t>1943</w:t>
            </w:r>
            <w:r>
              <w:t>.</w:t>
            </w:r>
            <w:r w:rsidRPr="00DA0D88">
              <w:t>8</w:t>
            </w:r>
            <w:r>
              <w:t>7</w:t>
            </w: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12E463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>≥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D072DE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cs="Arial"/>
                <w:szCs w:val="18"/>
              </w:rPr>
              <w:t xml:space="preserve">≥ </w:t>
            </w:r>
            <w:r>
              <w:rPr>
                <w:rFonts w:cs="Arial"/>
                <w:szCs w:val="18"/>
              </w:rPr>
              <w:t>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BD3A4BB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A1</w:t>
            </w:r>
          </w:p>
        </w:tc>
      </w:tr>
      <w:tr w:rsidR="00DC0B8A" w14:paraId="5800CC99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A3F0DF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5C8A5B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34A738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1.62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FFC0DE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970752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A4</w:t>
            </w:r>
          </w:p>
        </w:tc>
      </w:tr>
      <w:tr w:rsidR="00DC0B8A" w14:paraId="27D823C1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B5F46E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6EFA8D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8EBDDA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1.62,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4.68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7162ABD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87266A3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A2</w:t>
            </w:r>
          </w:p>
        </w:tc>
      </w:tr>
      <w:tr w:rsidR="00DC0B8A" w14:paraId="51FED0FB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E060DB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F07ED0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3DAF73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 xml:space="preserve">≤ 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>0.9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80D055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>
              <w:rPr>
                <w:rFonts w:cs="Arial"/>
                <w:szCs w:val="18"/>
              </w:rPr>
              <w:t>&lt; 1.0</w:t>
            </w:r>
            <w:r w:rsidRPr="002307FD">
              <w:rPr>
                <w:rFonts w:cs="Arial"/>
                <w:szCs w:val="18"/>
              </w:rPr>
              <w:t>*12*SCS*RB</w:t>
            </w:r>
            <w:r>
              <w:rPr>
                <w:rFonts w:cs="Arial"/>
                <w:szCs w:val="18"/>
                <w:vertAlign w:val="subscript"/>
              </w:rPr>
              <w:t>start</w:t>
            </w:r>
            <w:r w:rsidRPr="002307FD">
              <w:rPr>
                <w:rFonts w:cs="Arial"/>
                <w:szCs w:val="18"/>
              </w:rPr>
              <w:t xml:space="preserve"> + </w:t>
            </w:r>
            <w:r>
              <w:rPr>
                <w:rFonts w:cs="Arial"/>
                <w:szCs w:val="18"/>
              </w:rPr>
              <w:t>4.7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C50287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A6</w:t>
            </w:r>
          </w:p>
        </w:tc>
      </w:tr>
      <w:tr w:rsidR="00DC0B8A" w14:paraId="3F7EC083" w14:textId="77777777" w:rsidTr="0023227B">
        <w:trPr>
          <w:trHeight w:val="20"/>
        </w:trPr>
        <w:tc>
          <w:tcPr>
            <w:tcW w:w="1199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A40227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</w:p>
        </w:tc>
        <w:tc>
          <w:tcPr>
            <w:tcW w:w="2003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F36B42" w14:textId="77777777" w:rsidR="00DC0B8A" w:rsidRPr="001C2ABA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val="en-US" w:eastAsia="ja-JP"/>
              </w:rPr>
            </w:pPr>
          </w:p>
        </w:tc>
        <w:tc>
          <w:tcPr>
            <w:tcW w:w="148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669BB0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1.8,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3.42</w:t>
            </w:r>
          </w:p>
        </w:tc>
        <w:tc>
          <w:tcPr>
            <w:tcW w:w="2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6FB189" w14:textId="77777777" w:rsidR="00DC0B8A" w:rsidRPr="002307FD" w:rsidRDefault="00DC0B8A" w:rsidP="0023227B">
            <w:pPr>
              <w:pStyle w:val="TAC"/>
              <w:rPr>
                <w:rFonts w:eastAsia="MS PGothic" w:cs="Arial"/>
                <w:kern w:val="24"/>
                <w:szCs w:val="18"/>
                <w:lang w:eastAsia="ja-JP"/>
              </w:rPr>
            </w:pP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&gt; 4.14, </w:t>
            </w:r>
            <w:r w:rsidRPr="002307FD">
              <w:rPr>
                <w:rFonts w:eastAsia="MS PGothic" w:cs="Arial"/>
                <w:kern w:val="24"/>
                <w:szCs w:val="18"/>
                <w:lang w:eastAsia="ja-JP"/>
              </w:rPr>
              <w:t>≤</w:t>
            </w:r>
            <w:r>
              <w:rPr>
                <w:rFonts w:eastAsia="MS PGothic" w:cs="Arial"/>
                <w:kern w:val="24"/>
                <w:szCs w:val="18"/>
                <w:lang w:eastAsia="ja-JP"/>
              </w:rPr>
              <w:t xml:space="preserve"> 5.76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0FAC5B0" w14:textId="77777777" w:rsidR="00DC0B8A" w:rsidRDefault="00DC0B8A" w:rsidP="0023227B">
            <w:pPr>
              <w:pStyle w:val="TAC"/>
              <w:rPr>
                <w:rFonts w:cs="Arial"/>
                <w:szCs w:val="18"/>
              </w:rPr>
            </w:pPr>
            <w:r>
              <w:rPr>
                <w:rFonts w:cs="Arial"/>
                <w:szCs w:val="18"/>
              </w:rPr>
              <w:t>A7</w:t>
            </w:r>
          </w:p>
        </w:tc>
      </w:tr>
    </w:tbl>
    <w:p w14:paraId="7CAC37AE" w14:textId="77777777" w:rsidR="00DC0B8A" w:rsidRDefault="00DC0B8A" w:rsidP="00DC0B8A">
      <w:pPr>
        <w:spacing w:line="257" w:lineRule="auto"/>
        <w:jc w:val="center"/>
        <w:rPr>
          <w:rFonts w:ascii="Arial" w:eastAsia="Arial" w:hAnsi="Arial" w:cs="Arial"/>
          <w:b/>
          <w:bCs/>
        </w:rPr>
      </w:pPr>
    </w:p>
    <w:p w14:paraId="75E10319" w14:textId="77777777" w:rsidR="00DC0B8A" w:rsidRDefault="00DC0B8A" w:rsidP="00DC0B8A">
      <w:pPr>
        <w:spacing w:line="257" w:lineRule="auto"/>
        <w:jc w:val="center"/>
        <w:rPr>
          <w:rFonts w:ascii="Arial" w:eastAsia="Arial" w:hAnsi="Arial" w:cs="Arial"/>
          <w:b/>
          <w:bCs/>
        </w:rPr>
      </w:pPr>
      <w:r w:rsidRPr="661A0B22">
        <w:rPr>
          <w:rFonts w:ascii="Arial" w:eastAsia="Arial" w:hAnsi="Arial" w:cs="Arial"/>
          <w:b/>
          <w:bCs/>
        </w:rPr>
        <w:t xml:space="preserve">Table </w:t>
      </w:r>
      <w:r>
        <w:rPr>
          <w:rFonts w:ascii="Arial" w:eastAsia="Arial" w:hAnsi="Arial" w:cs="Arial"/>
          <w:b/>
          <w:bCs/>
        </w:rPr>
        <w:t>6</w:t>
      </w:r>
      <w:r w:rsidRPr="661A0B22">
        <w:rPr>
          <w:rFonts w:ascii="Arial" w:eastAsia="Arial" w:hAnsi="Arial" w:cs="Arial"/>
          <w:b/>
          <w:bCs/>
        </w:rPr>
        <w:t xml:space="preserve">: </w:t>
      </w:r>
      <w:r>
        <w:rPr>
          <w:rFonts w:ascii="Arial" w:eastAsia="Arial" w:hAnsi="Arial" w:cs="Arial"/>
          <w:b/>
          <w:bCs/>
        </w:rPr>
        <w:t>The proposed A-MPR values for n1 PC2 in Japan.</w:t>
      </w:r>
    </w:p>
    <w:tbl>
      <w:tblPr>
        <w:tblW w:w="0" w:type="auto"/>
        <w:jc w:val="center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1230"/>
        <w:gridCol w:w="991"/>
        <w:gridCol w:w="391"/>
        <w:gridCol w:w="391"/>
        <w:gridCol w:w="391"/>
        <w:gridCol w:w="391"/>
        <w:gridCol w:w="391"/>
        <w:gridCol w:w="371"/>
        <w:gridCol w:w="391"/>
      </w:tblGrid>
      <w:tr w:rsidR="00DC0B8A" w14:paraId="0A0F1F51" w14:textId="77777777" w:rsidTr="0023227B">
        <w:trPr>
          <w:jc w:val="center"/>
        </w:trPr>
        <w:tc>
          <w:tcPr>
            <w:tcW w:w="0" w:type="auto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440BDB5" w14:textId="77777777" w:rsidR="00DC0B8A" w:rsidRDefault="00DC0B8A" w:rsidP="0023227B">
            <w:pPr>
              <w:pStyle w:val="TAH"/>
            </w:pPr>
            <w:r>
              <w:t>Modulation/Waveform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2BAAAAF" w14:textId="77777777" w:rsidR="00DC0B8A" w:rsidRDefault="00DC0B8A" w:rsidP="0023227B">
            <w:pPr>
              <w:pStyle w:val="TAH"/>
            </w:pPr>
            <w:r>
              <w:t>A1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E32E4EC" w14:textId="77777777" w:rsidR="00DC0B8A" w:rsidRDefault="00DC0B8A" w:rsidP="0023227B">
            <w:pPr>
              <w:pStyle w:val="TAH"/>
            </w:pPr>
            <w:r>
              <w:t>A2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851A68" w14:textId="77777777" w:rsidR="00DC0B8A" w:rsidRDefault="00DC0B8A" w:rsidP="0023227B">
            <w:pPr>
              <w:pStyle w:val="TAH"/>
            </w:pPr>
            <w:r>
              <w:t>A3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A52FE78" w14:textId="77777777" w:rsidR="00DC0B8A" w:rsidRDefault="00DC0B8A" w:rsidP="0023227B">
            <w:pPr>
              <w:pStyle w:val="TAH"/>
            </w:pPr>
            <w:r>
              <w:t>A4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CF910A4" w14:textId="77777777" w:rsidR="00DC0B8A" w:rsidRDefault="00DC0B8A" w:rsidP="0023227B">
            <w:pPr>
              <w:pStyle w:val="TAH"/>
            </w:pPr>
            <w:r>
              <w:t>A5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00559F" w14:textId="77777777" w:rsidR="00DC0B8A" w:rsidRDefault="00DC0B8A" w:rsidP="0023227B">
            <w:pPr>
              <w:pStyle w:val="TAH"/>
            </w:pPr>
            <w:r>
              <w:t>A6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E179EB" w14:textId="77777777" w:rsidR="00DC0B8A" w:rsidRDefault="00DC0B8A" w:rsidP="0023227B">
            <w:pPr>
              <w:pStyle w:val="TAH"/>
            </w:pPr>
            <w:r>
              <w:t>A7</w:t>
            </w:r>
          </w:p>
        </w:tc>
      </w:tr>
      <w:tr w:rsidR="00DC0B8A" w14:paraId="5E9690C1" w14:textId="77777777" w:rsidTr="0023227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1310BF8" w14:textId="77777777" w:rsidR="00DC0B8A" w:rsidRDefault="00DC0B8A" w:rsidP="0023227B">
            <w:pPr>
              <w:pStyle w:val="TAL"/>
              <w:jc w:val="center"/>
            </w:pPr>
            <w:r>
              <w:t>DFT-s-OFDM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A4DCA5" w14:textId="77777777" w:rsidR="00DC0B8A" w:rsidRDefault="00DC0B8A" w:rsidP="0023227B">
            <w:pPr>
              <w:pStyle w:val="TAC"/>
            </w:pPr>
            <w:r>
              <w:t>PI/2 BPSK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CB17E95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51FADE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411B6DE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A1408A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35A07C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A9148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  <w:tc>
          <w:tcPr>
            <w:tcW w:w="0" w:type="auto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8467FF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</w:tr>
      <w:tr w:rsidR="00DC0B8A" w14:paraId="02F77BA0" w14:textId="77777777" w:rsidTr="0023227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13C2443" w14:textId="77777777" w:rsidR="00DC0B8A" w:rsidRDefault="00DC0B8A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B480A9D" w14:textId="77777777" w:rsidR="00DC0B8A" w:rsidRDefault="00DC0B8A" w:rsidP="0023227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5CBEE91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B8C2018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B81661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63F6307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8C6CA94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564ABD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27DE644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1</w:t>
            </w:r>
          </w:p>
        </w:tc>
      </w:tr>
      <w:tr w:rsidR="00DC0B8A" w14:paraId="787D9846" w14:textId="77777777" w:rsidTr="0023227B">
        <w:trPr>
          <w:trHeight w:val="70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B4E5016" w14:textId="77777777" w:rsidR="00DC0B8A" w:rsidRDefault="00DC0B8A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634738" w14:textId="77777777" w:rsidR="00DC0B8A" w:rsidRDefault="00DC0B8A" w:rsidP="0023227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AFF70E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EA5810C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E545C3B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635074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121FEC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85F79E7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1D44C3C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</w:tr>
      <w:tr w:rsidR="00DC0B8A" w14:paraId="3AC4E829" w14:textId="77777777" w:rsidTr="0023227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547A6A6" w14:textId="77777777" w:rsidR="00DC0B8A" w:rsidRDefault="00DC0B8A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8D0F377" w14:textId="77777777" w:rsidR="00DC0B8A" w:rsidRDefault="00DC0B8A" w:rsidP="0023227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318E8CE" w14:textId="77777777" w:rsidR="00DC0B8A" w:rsidRPr="00EF476C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A8191B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D7D46F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FD85EE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07F2F8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010983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D68BFB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</w:tr>
      <w:tr w:rsidR="00DC0B8A" w14:paraId="76689329" w14:textId="77777777" w:rsidTr="0023227B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F0B4DC7" w14:textId="77777777" w:rsidR="00DC0B8A" w:rsidRDefault="00DC0B8A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FB39FCF" w14:textId="77777777" w:rsidR="00DC0B8A" w:rsidRDefault="00DC0B8A" w:rsidP="0023227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906C436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A1F055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68DC6DE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131242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B03F20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27D9A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4941A7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</w:tr>
      <w:tr w:rsidR="00DC0B8A" w14:paraId="69258BBA" w14:textId="77777777" w:rsidTr="0023227B">
        <w:trPr>
          <w:jc w:val="center"/>
        </w:trPr>
        <w:tc>
          <w:tcPr>
            <w:tcW w:w="0" w:type="auto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4E27086" w14:textId="77777777" w:rsidR="00DC0B8A" w:rsidRDefault="00DC0B8A" w:rsidP="0023227B">
            <w:pPr>
              <w:pStyle w:val="TAL"/>
              <w:jc w:val="center"/>
            </w:pPr>
            <w:r>
              <w:t>CP-OFDM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E039C6C" w14:textId="77777777" w:rsidR="00DC0B8A" w:rsidRDefault="00DC0B8A" w:rsidP="0023227B">
            <w:pPr>
              <w:pStyle w:val="TAC"/>
            </w:pPr>
            <w:r>
              <w:t>QPSK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94A99D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13B9F5C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75D7685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798ADF2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5610C0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BCD8EE8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F04F78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2.5</w:t>
            </w:r>
          </w:p>
        </w:tc>
      </w:tr>
      <w:tr w:rsidR="00DC0B8A" w14:paraId="6BF1966E" w14:textId="77777777" w:rsidTr="0023227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606E564E" w14:textId="77777777" w:rsidR="00DC0B8A" w:rsidRDefault="00DC0B8A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3F1D238" w14:textId="77777777" w:rsidR="00DC0B8A" w:rsidRDefault="00DC0B8A" w:rsidP="0023227B">
            <w:pPr>
              <w:pStyle w:val="TAC"/>
            </w:pPr>
            <w:r>
              <w:t>16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1A66B0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E25E8E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5247BA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C9671C0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96C204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3.5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E099D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E3B708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</w:tr>
      <w:tr w:rsidR="00DC0B8A" w14:paraId="54A45500" w14:textId="77777777" w:rsidTr="0023227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2E24E2B6" w14:textId="77777777" w:rsidR="00DC0B8A" w:rsidRDefault="00DC0B8A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81A378F" w14:textId="77777777" w:rsidR="00DC0B8A" w:rsidRDefault="00DC0B8A" w:rsidP="0023227B">
            <w:pPr>
              <w:pStyle w:val="TAC"/>
            </w:pPr>
            <w:r>
              <w:t>64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0D241D1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33B2BD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5CBEE5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145268" w14:textId="77777777" w:rsidR="00DC0B8A" w:rsidRDefault="00DC0B8A" w:rsidP="0023227B">
            <w:pPr>
              <w:pStyle w:val="TAC"/>
              <w:rPr>
                <w:rFonts w:cs="Arial"/>
              </w:rPr>
            </w:pPr>
            <w:r>
              <w:rPr>
                <w:rFonts w:cs="Arial"/>
              </w:rPr>
              <w:t>5.5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AA6800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64AA88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2EEF7C6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</w:tr>
      <w:tr w:rsidR="00DC0B8A" w14:paraId="417886C5" w14:textId="77777777" w:rsidTr="0023227B">
        <w:trPr>
          <w:jc w:val="center"/>
        </w:trPr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14:paraId="3F5DB465" w14:textId="77777777" w:rsidR="00DC0B8A" w:rsidRDefault="00DC0B8A" w:rsidP="0023227B">
            <w:pPr>
              <w:spacing w:after="0"/>
              <w:jc w:val="center"/>
              <w:rPr>
                <w:rFonts w:ascii="Arial" w:hAnsi="Arial"/>
                <w:sz w:val="18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DE66E7" w14:textId="77777777" w:rsidR="00DC0B8A" w:rsidRDefault="00DC0B8A" w:rsidP="0023227B">
            <w:pPr>
              <w:pStyle w:val="TAC"/>
            </w:pPr>
            <w:r>
              <w:t>256 QAM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71E6816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8BE85D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5DFF7E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1F5819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8369F6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C84C2A8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2C7B07" w14:textId="77777777" w:rsidR="00DC0B8A" w:rsidRDefault="00DC0B8A" w:rsidP="0023227B">
            <w:pPr>
              <w:pStyle w:val="TAC"/>
              <w:rPr>
                <w:rFonts w:cs="Arial"/>
              </w:rPr>
            </w:pPr>
          </w:p>
        </w:tc>
      </w:tr>
    </w:tbl>
    <w:p w14:paraId="4EA50F25" w14:textId="77777777" w:rsidR="00DC0B8A" w:rsidRDefault="00DC0B8A" w:rsidP="00FD2DD4"/>
    <w:p w14:paraId="77782BA7" w14:textId="4460CFC9" w:rsidR="00020F23" w:rsidRDefault="00333F1B" w:rsidP="00020F23">
      <w:pPr>
        <w:pStyle w:val="Heading1"/>
      </w:pPr>
      <w:r>
        <w:t>6</w:t>
      </w:r>
      <w:r w:rsidR="00020F23">
        <w:tab/>
        <w:t>References</w:t>
      </w:r>
    </w:p>
    <w:p w14:paraId="540E877B" w14:textId="2D8D18EA" w:rsidR="00E2143A" w:rsidRDefault="00E2143A" w:rsidP="00103568">
      <w:r>
        <w:t>[</w:t>
      </w:r>
      <w:r w:rsidR="0035117F">
        <w:t>1</w:t>
      </w:r>
      <w:r>
        <w:t xml:space="preserve">] </w:t>
      </w:r>
      <w:r w:rsidR="00591D5F" w:rsidRPr="00591D5F">
        <w:t>R4-2415439</w:t>
      </w:r>
      <w:r w:rsidR="0017455D">
        <w:t>,</w:t>
      </w:r>
      <w:r w:rsidR="00FD2DD4">
        <w:t xml:space="preserve"> </w:t>
      </w:r>
      <w:r w:rsidR="00591D5F" w:rsidRPr="00591D5F">
        <w:t xml:space="preserve">NR A-MPR </w:t>
      </w:r>
      <w:proofErr w:type="spellStart"/>
      <w:r w:rsidR="00591D5F" w:rsidRPr="00591D5F">
        <w:t>reevaluation</w:t>
      </w:r>
      <w:proofErr w:type="spellEnd"/>
      <w:r w:rsidR="00591D5F" w:rsidRPr="00591D5F">
        <w:t xml:space="preserve"> scenarios on n1 for Japan</w:t>
      </w:r>
      <w:r w:rsidR="00591D5F">
        <w:t xml:space="preserve">, </w:t>
      </w:r>
      <w:r w:rsidR="00591D5F" w:rsidRPr="00591D5F">
        <w:t>KDDI, NTT Docomo</w:t>
      </w:r>
    </w:p>
    <w:p w14:paraId="10D6BEA9" w14:textId="695BE6BB" w:rsidR="00103568" w:rsidRDefault="00333F1B" w:rsidP="009A4887">
      <w:pPr>
        <w:pStyle w:val="Heading1"/>
      </w:pPr>
      <w:r>
        <w:t>7</w:t>
      </w:r>
      <w:r w:rsidR="00103568">
        <w:tab/>
        <w:t>Appendix</w:t>
      </w:r>
      <w:r w:rsidR="004C1D7C">
        <w:t>: A-MPR triangles</w:t>
      </w:r>
    </w:p>
    <w:p w14:paraId="459AA32C" w14:textId="30EA9D16" w:rsidR="00B4095A" w:rsidRDefault="00B4095A" w:rsidP="00B4095A">
      <w:pPr>
        <w:pStyle w:val="Heading3"/>
      </w:pPr>
      <w:r>
        <w:t>7.1</w:t>
      </w:r>
      <w:r>
        <w:tab/>
      </w:r>
      <w:r w:rsidR="0062713A">
        <w:t xml:space="preserve">PC3 </w:t>
      </w:r>
      <w:r w:rsidR="009B5313">
        <w:t>s</w:t>
      </w:r>
      <w:r>
        <w:t>imulation results</w:t>
      </w:r>
    </w:p>
    <w:bookmarkStart w:id="2" w:name="_MON_1791376247"/>
    <w:bookmarkEnd w:id="2"/>
    <w:p w14:paraId="48D025CF" w14:textId="41A00794" w:rsidR="00E015ED" w:rsidRDefault="00121D5E" w:rsidP="00FD2DD4">
      <w:r>
        <w:object w:dxaOrig="1539" w:dyaOrig="997" w14:anchorId="6C049067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4pt;height:49.8pt" o:ole="">
            <v:imagedata r:id="rId24" o:title=""/>
          </v:shape>
          <o:OLEObject Type="Embed" ProgID="Word.Document.12" ShapeID="_x0000_i1025" DrawAspect="Icon" ObjectID="_1792584887" r:id="rId25">
            <o:FieldCodes>\s</o:FieldCodes>
          </o:OLEObject>
        </w:object>
      </w:r>
      <w:bookmarkStart w:id="3" w:name="_MON_1791376261"/>
      <w:bookmarkEnd w:id="3"/>
      <w:r>
        <w:object w:dxaOrig="1539" w:dyaOrig="997" w14:anchorId="1F43286D">
          <v:shape id="_x0000_i1026" type="#_x0000_t75" style="width:77.4pt;height:49.8pt" o:ole="">
            <v:imagedata r:id="rId26" o:title=""/>
          </v:shape>
          <o:OLEObject Type="Embed" ProgID="Word.Document.12" ShapeID="_x0000_i1026" DrawAspect="Icon" ObjectID="_1792584888" r:id="rId27">
            <o:FieldCodes>\s</o:FieldCodes>
          </o:OLEObject>
        </w:object>
      </w:r>
      <w:bookmarkStart w:id="4" w:name="_MON_1791376266"/>
      <w:bookmarkEnd w:id="4"/>
      <w:r>
        <w:object w:dxaOrig="1539" w:dyaOrig="997" w14:anchorId="6CACA722">
          <v:shape id="_x0000_i1027" type="#_x0000_t75" style="width:77.4pt;height:49.8pt" o:ole="">
            <v:imagedata r:id="rId28" o:title=""/>
          </v:shape>
          <o:OLEObject Type="Embed" ProgID="Word.Document.12" ShapeID="_x0000_i1027" DrawAspect="Icon" ObjectID="_1792584889" r:id="rId29">
            <o:FieldCodes>\s</o:FieldCodes>
          </o:OLEObject>
        </w:object>
      </w:r>
      <w:bookmarkStart w:id="5" w:name="_MON_1791376276"/>
      <w:bookmarkEnd w:id="5"/>
      <w:r>
        <w:object w:dxaOrig="1539" w:dyaOrig="997" w14:anchorId="093041EB">
          <v:shape id="_x0000_i1028" type="#_x0000_t75" style="width:77.4pt;height:49.8pt" o:ole="">
            <v:imagedata r:id="rId30" o:title=""/>
          </v:shape>
          <o:OLEObject Type="Embed" ProgID="Word.Document.12" ShapeID="_x0000_i1028" DrawAspect="Icon" ObjectID="_1792584890" r:id="rId31">
            <o:FieldCodes>\s</o:FieldCodes>
          </o:OLEObject>
        </w:object>
      </w:r>
    </w:p>
    <w:p w14:paraId="57BC8743" w14:textId="14E3275C" w:rsidR="00B4095A" w:rsidRDefault="00B4095A" w:rsidP="00B4095A">
      <w:pPr>
        <w:pStyle w:val="Heading3"/>
      </w:pPr>
      <w:r>
        <w:t>7.2</w:t>
      </w:r>
      <w:r>
        <w:tab/>
      </w:r>
      <w:r w:rsidR="0062713A">
        <w:t xml:space="preserve">PC3 </w:t>
      </w:r>
      <w:r w:rsidR="009B5313">
        <w:t>p</w:t>
      </w:r>
      <w:r>
        <w:t>roposal</w:t>
      </w:r>
    </w:p>
    <w:bookmarkStart w:id="6" w:name="_MON_1791878817"/>
    <w:bookmarkEnd w:id="6"/>
    <w:p w14:paraId="53E6C912" w14:textId="058EACFB" w:rsidR="00B4095A" w:rsidRDefault="000F7A78" w:rsidP="00F1354A">
      <w:r>
        <w:object w:dxaOrig="1543" w:dyaOrig="998" w14:anchorId="1990AC24">
          <v:shape id="_x0000_i1029" type="#_x0000_t75" style="width:77.4pt;height:50.4pt" o:ole="">
            <v:imagedata r:id="rId32" o:title=""/>
          </v:shape>
          <o:OLEObject Type="Embed" ProgID="Word.Document.12" ShapeID="_x0000_i1029" DrawAspect="Icon" ObjectID="_1792584891" r:id="rId33">
            <o:FieldCodes>\s</o:FieldCodes>
          </o:OLEObject>
        </w:object>
      </w:r>
      <w:bookmarkStart w:id="7" w:name="_MON_1791878890"/>
      <w:bookmarkEnd w:id="7"/>
      <w:r>
        <w:object w:dxaOrig="1543" w:dyaOrig="998" w14:anchorId="6F4A824D">
          <v:shape id="_x0000_i1030" type="#_x0000_t75" style="width:77.4pt;height:50.4pt" o:ole="">
            <v:imagedata r:id="rId34" o:title=""/>
          </v:shape>
          <o:OLEObject Type="Embed" ProgID="Word.Document.12" ShapeID="_x0000_i1030" DrawAspect="Icon" ObjectID="_1792584892" r:id="rId35">
            <o:FieldCodes>\s</o:FieldCodes>
          </o:OLEObject>
        </w:object>
      </w:r>
      <w:bookmarkStart w:id="8" w:name="_MON_1791878895"/>
      <w:bookmarkEnd w:id="8"/>
      <w:r>
        <w:object w:dxaOrig="1543" w:dyaOrig="998" w14:anchorId="754D95DD">
          <v:shape id="_x0000_i1031" type="#_x0000_t75" style="width:77.4pt;height:50.4pt" o:ole="">
            <v:imagedata r:id="rId36" o:title=""/>
          </v:shape>
          <o:OLEObject Type="Embed" ProgID="Word.Document.12" ShapeID="_x0000_i1031" DrawAspect="Icon" ObjectID="_1792584893" r:id="rId37">
            <o:FieldCodes>\s</o:FieldCodes>
          </o:OLEObject>
        </w:object>
      </w:r>
      <w:bookmarkStart w:id="9" w:name="_MON_1791878954"/>
      <w:bookmarkEnd w:id="9"/>
      <w:r>
        <w:object w:dxaOrig="1543" w:dyaOrig="998" w14:anchorId="4D8EC0D2">
          <v:shape id="_x0000_i1032" type="#_x0000_t75" style="width:77.4pt;height:50.4pt" o:ole="">
            <v:imagedata r:id="rId38" o:title=""/>
          </v:shape>
          <o:OLEObject Type="Embed" ProgID="Word.Document.12" ShapeID="_x0000_i1032" DrawAspect="Icon" ObjectID="_1792584894" r:id="rId39">
            <o:FieldCodes>\s</o:FieldCodes>
          </o:OLEObject>
        </w:object>
      </w:r>
    </w:p>
    <w:p w14:paraId="34FD94B2" w14:textId="0652FA39" w:rsidR="009C4C68" w:rsidRDefault="009C4C68" w:rsidP="009C4C68">
      <w:pPr>
        <w:pStyle w:val="Heading3"/>
      </w:pPr>
      <w:r>
        <w:t>7.3</w:t>
      </w:r>
      <w:r>
        <w:tab/>
        <w:t>PC2 simulation results</w:t>
      </w:r>
    </w:p>
    <w:bookmarkStart w:id="10" w:name="_MON_1792247487"/>
    <w:bookmarkEnd w:id="10"/>
    <w:p w14:paraId="24FCF471" w14:textId="1BBA60F9" w:rsidR="009C4C68" w:rsidRDefault="00BF7260" w:rsidP="00F1354A">
      <w:r>
        <w:object w:dxaOrig="1539" w:dyaOrig="997" w14:anchorId="2CC76903">
          <v:shape id="_x0000_i1033" type="#_x0000_t75" style="width:77.4pt;height:49.8pt" o:ole="">
            <v:imagedata r:id="rId40" o:title=""/>
          </v:shape>
          <o:OLEObject Type="Embed" ProgID="Word.Document.12" ShapeID="_x0000_i1033" DrawAspect="Icon" ObjectID="_1792584895" r:id="rId41">
            <o:FieldCodes>\s</o:FieldCodes>
          </o:OLEObject>
        </w:object>
      </w:r>
      <w:bookmarkStart w:id="11" w:name="_MON_1792247496"/>
      <w:bookmarkEnd w:id="11"/>
      <w:r>
        <w:object w:dxaOrig="1539" w:dyaOrig="997" w14:anchorId="7699B96E">
          <v:shape id="_x0000_i1034" type="#_x0000_t75" style="width:77.4pt;height:49.8pt" o:ole="">
            <v:imagedata r:id="rId42" o:title=""/>
          </v:shape>
          <o:OLEObject Type="Embed" ProgID="Word.Document.12" ShapeID="_x0000_i1034" DrawAspect="Icon" ObjectID="_1792584896" r:id="rId43">
            <o:FieldCodes>\s</o:FieldCodes>
          </o:OLEObject>
        </w:object>
      </w:r>
      <w:bookmarkStart w:id="12" w:name="_MON_1792247501"/>
      <w:bookmarkEnd w:id="12"/>
      <w:r>
        <w:object w:dxaOrig="1539" w:dyaOrig="997" w14:anchorId="1D4E1A08">
          <v:shape id="_x0000_i1035" type="#_x0000_t75" style="width:77.4pt;height:49.8pt" o:ole="">
            <v:imagedata r:id="rId44" o:title=""/>
          </v:shape>
          <o:OLEObject Type="Embed" ProgID="Word.Document.12" ShapeID="_x0000_i1035" DrawAspect="Icon" ObjectID="_1792584897" r:id="rId45">
            <o:FieldCodes>\s</o:FieldCodes>
          </o:OLEObject>
        </w:object>
      </w:r>
      <w:bookmarkStart w:id="13" w:name="_MON_1792247509"/>
      <w:bookmarkEnd w:id="13"/>
      <w:r>
        <w:object w:dxaOrig="1539" w:dyaOrig="997" w14:anchorId="5826FE75">
          <v:shape id="_x0000_i1036" type="#_x0000_t75" style="width:77.4pt;height:49.8pt" o:ole="">
            <v:imagedata r:id="rId46" o:title=""/>
          </v:shape>
          <o:OLEObject Type="Embed" ProgID="Word.Document.12" ShapeID="_x0000_i1036" DrawAspect="Icon" ObjectID="_1792584898" r:id="rId47">
            <o:FieldCodes>\s</o:FieldCodes>
          </o:OLEObject>
        </w:object>
      </w:r>
    </w:p>
    <w:p w14:paraId="6440EB5B" w14:textId="65918F87" w:rsidR="00BF7260" w:rsidRDefault="00BF7260" w:rsidP="00BF7260">
      <w:pPr>
        <w:pStyle w:val="Heading3"/>
      </w:pPr>
      <w:r>
        <w:t>7.4</w:t>
      </w:r>
      <w:r>
        <w:tab/>
        <w:t>PC2 proposal</w:t>
      </w:r>
    </w:p>
    <w:bookmarkStart w:id="14" w:name="_MON_1792247542"/>
    <w:bookmarkEnd w:id="14"/>
    <w:p w14:paraId="45963E64" w14:textId="59EFC236" w:rsidR="00BF7260" w:rsidRPr="00F1354A" w:rsidRDefault="00BF7260" w:rsidP="00F1354A">
      <w:r>
        <w:object w:dxaOrig="1539" w:dyaOrig="997" w14:anchorId="4F0F9567">
          <v:shape id="_x0000_i1037" type="#_x0000_t75" style="width:77.4pt;height:49.8pt" o:ole="">
            <v:imagedata r:id="rId48" o:title=""/>
          </v:shape>
          <o:OLEObject Type="Embed" ProgID="Word.Document.12" ShapeID="_x0000_i1037" DrawAspect="Icon" ObjectID="_1792584899" r:id="rId49">
            <o:FieldCodes>\s</o:FieldCodes>
          </o:OLEObject>
        </w:object>
      </w:r>
      <w:bookmarkStart w:id="15" w:name="_MON_1792247551"/>
      <w:bookmarkEnd w:id="15"/>
      <w:r>
        <w:object w:dxaOrig="1539" w:dyaOrig="997" w14:anchorId="19BD30F3">
          <v:shape id="_x0000_i1038" type="#_x0000_t75" style="width:77.4pt;height:49.8pt" o:ole="">
            <v:imagedata r:id="rId50" o:title=""/>
          </v:shape>
          <o:OLEObject Type="Embed" ProgID="Word.Document.12" ShapeID="_x0000_i1038" DrawAspect="Icon" ObjectID="_1792584900" r:id="rId51">
            <o:FieldCodes>\s</o:FieldCodes>
          </o:OLEObject>
        </w:object>
      </w:r>
      <w:bookmarkStart w:id="16" w:name="_MON_1792247557"/>
      <w:bookmarkEnd w:id="16"/>
      <w:r>
        <w:object w:dxaOrig="1539" w:dyaOrig="997" w14:anchorId="1878223B">
          <v:shape id="_x0000_i1039" type="#_x0000_t75" style="width:77.4pt;height:49.8pt" o:ole="">
            <v:imagedata r:id="rId52" o:title=""/>
          </v:shape>
          <o:OLEObject Type="Embed" ProgID="Word.Document.12" ShapeID="_x0000_i1039" DrawAspect="Icon" ObjectID="_1792584901" r:id="rId53">
            <o:FieldCodes>\s</o:FieldCodes>
          </o:OLEObject>
        </w:object>
      </w:r>
      <w:bookmarkStart w:id="17" w:name="_MON_1792247564"/>
      <w:bookmarkEnd w:id="17"/>
      <w:r>
        <w:object w:dxaOrig="1539" w:dyaOrig="997" w14:anchorId="5DFA6AB5">
          <v:shape id="_x0000_i1040" type="#_x0000_t75" style="width:77.4pt;height:49.8pt" o:ole="">
            <v:imagedata r:id="rId54" o:title=""/>
          </v:shape>
          <o:OLEObject Type="Embed" ProgID="Word.Document.12" ShapeID="_x0000_i1040" DrawAspect="Icon" ObjectID="_1792584902" r:id="rId55">
            <o:FieldCodes>\s</o:FieldCodes>
          </o:OLEObject>
        </w:object>
      </w:r>
    </w:p>
    <w:sectPr w:rsidR="00BF7260" w:rsidRPr="00F1354A" w:rsidSect="00426A90">
      <w:headerReference w:type="even" r:id="rId56"/>
      <w:footnotePr>
        <w:numRestart w:val="eachSect"/>
      </w:footnotePr>
      <w:pgSz w:w="11907" w:h="16840" w:code="9"/>
      <w:pgMar w:top="426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A0614F" w14:textId="77777777" w:rsidR="001158E9" w:rsidRDefault="001158E9" w:rsidP="002B3503">
      <w:pPr>
        <w:spacing w:after="0"/>
      </w:pPr>
      <w:r>
        <w:separator/>
      </w:r>
    </w:p>
  </w:endnote>
  <w:endnote w:type="continuationSeparator" w:id="0">
    <w:p w14:paraId="1C2FA888" w14:textId="77777777" w:rsidR="001158E9" w:rsidRDefault="001158E9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1E4F156" w14:textId="77777777" w:rsidR="001158E9" w:rsidRDefault="001158E9" w:rsidP="002B3503">
      <w:pPr>
        <w:spacing w:after="0"/>
      </w:pPr>
      <w:r>
        <w:separator/>
      </w:r>
    </w:p>
  </w:footnote>
  <w:footnote w:type="continuationSeparator" w:id="0">
    <w:p w14:paraId="451D90B5" w14:textId="77777777" w:rsidR="001158E9" w:rsidRDefault="001158E9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425F75E" w14:textId="77777777" w:rsidR="002B3503" w:rsidRDefault="002B3503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79694C"/>
    <w:multiLevelType w:val="hybridMultilevel"/>
    <w:tmpl w:val="C72EA512"/>
    <w:lvl w:ilvl="0" w:tplc="5094CE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EF29B52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DE0324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EE01A7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B7CDBD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12AA511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2068C114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AC74693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602668E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BF95D10"/>
    <w:multiLevelType w:val="hybridMultilevel"/>
    <w:tmpl w:val="EB8CE4E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D377361"/>
    <w:multiLevelType w:val="hybridMultilevel"/>
    <w:tmpl w:val="3E06C03E"/>
    <w:lvl w:ilvl="0" w:tplc="866C549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92412C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E20CA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9C6E7B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744BA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3D870D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CA06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8BC75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F45C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1F0A73AB"/>
    <w:multiLevelType w:val="hybridMultilevel"/>
    <w:tmpl w:val="610A22C2"/>
    <w:lvl w:ilvl="0" w:tplc="B3BCB8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E0620C2">
      <w:start w:val="146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766BC64">
      <w:start w:val="146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F72C5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30204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FFA48F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807D6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1F2E07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8FA20C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B32382"/>
    <w:multiLevelType w:val="hybridMultilevel"/>
    <w:tmpl w:val="E39C824A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B78510A"/>
    <w:multiLevelType w:val="hybridMultilevel"/>
    <w:tmpl w:val="4EC430D8"/>
    <w:lvl w:ilvl="0" w:tplc="45820AA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FBE3D4E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504CF07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C9CC03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A58A4CD0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CBEAAF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CBA7788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D6E5C1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CFE80F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32BB6396"/>
    <w:multiLevelType w:val="hybridMultilevel"/>
    <w:tmpl w:val="5628A612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00C0437"/>
    <w:multiLevelType w:val="hybridMultilevel"/>
    <w:tmpl w:val="A9CA3056"/>
    <w:lvl w:ilvl="0" w:tplc="2000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000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7180789">
    <w:abstractNumId w:val="4"/>
  </w:num>
  <w:num w:numId="2" w16cid:durableId="1759204612">
    <w:abstractNumId w:val="11"/>
  </w:num>
  <w:num w:numId="3" w16cid:durableId="2048292614">
    <w:abstractNumId w:val="8"/>
  </w:num>
  <w:num w:numId="4" w16cid:durableId="538207365">
    <w:abstractNumId w:val="9"/>
  </w:num>
  <w:num w:numId="5" w16cid:durableId="1701078993">
    <w:abstractNumId w:val="2"/>
  </w:num>
  <w:num w:numId="6" w16cid:durableId="297302226">
    <w:abstractNumId w:val="3"/>
  </w:num>
  <w:num w:numId="7" w16cid:durableId="409081964">
    <w:abstractNumId w:val="7"/>
  </w:num>
  <w:num w:numId="8" w16cid:durableId="31150005">
    <w:abstractNumId w:val="5"/>
  </w:num>
  <w:num w:numId="9" w16cid:durableId="1654213827">
    <w:abstractNumId w:val="1"/>
  </w:num>
  <w:num w:numId="10" w16cid:durableId="1922520578">
    <w:abstractNumId w:val="10"/>
  </w:num>
  <w:num w:numId="11" w16cid:durableId="1521116685">
    <w:abstractNumId w:val="0"/>
  </w:num>
  <w:num w:numId="12" w16cid:durableId="1459032773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intFractionalCharacterWidth/>
  <w:proofState w:spelling="clean" w:grammar="clean"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66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90156"/>
    <w:rsid w:val="000008B4"/>
    <w:rsid w:val="00004DC3"/>
    <w:rsid w:val="0000645E"/>
    <w:rsid w:val="00006CB0"/>
    <w:rsid w:val="00013C65"/>
    <w:rsid w:val="00020F23"/>
    <w:rsid w:val="0003263E"/>
    <w:rsid w:val="000370A5"/>
    <w:rsid w:val="00037DDF"/>
    <w:rsid w:val="000446EC"/>
    <w:rsid w:val="00067294"/>
    <w:rsid w:val="000738D8"/>
    <w:rsid w:val="00084771"/>
    <w:rsid w:val="0008585F"/>
    <w:rsid w:val="00090156"/>
    <w:rsid w:val="00091F0B"/>
    <w:rsid w:val="000A37DD"/>
    <w:rsid w:val="000A3DFD"/>
    <w:rsid w:val="000A6473"/>
    <w:rsid w:val="000A6A9A"/>
    <w:rsid w:val="000B0C5F"/>
    <w:rsid w:val="000B3B17"/>
    <w:rsid w:val="000B4E56"/>
    <w:rsid w:val="000B5E8E"/>
    <w:rsid w:val="000C23CC"/>
    <w:rsid w:val="000D0A17"/>
    <w:rsid w:val="000D1A8B"/>
    <w:rsid w:val="000E2BB1"/>
    <w:rsid w:val="000E4D14"/>
    <w:rsid w:val="000F2546"/>
    <w:rsid w:val="000F50EC"/>
    <w:rsid w:val="000F74EE"/>
    <w:rsid w:val="000F7A78"/>
    <w:rsid w:val="00101626"/>
    <w:rsid w:val="00103568"/>
    <w:rsid w:val="00113DD7"/>
    <w:rsid w:val="001158E9"/>
    <w:rsid w:val="00121D5E"/>
    <w:rsid w:val="001221D2"/>
    <w:rsid w:val="00124C33"/>
    <w:rsid w:val="00132198"/>
    <w:rsid w:val="00135AFE"/>
    <w:rsid w:val="001364A1"/>
    <w:rsid w:val="00142113"/>
    <w:rsid w:val="00143AFD"/>
    <w:rsid w:val="001458FC"/>
    <w:rsid w:val="0015000E"/>
    <w:rsid w:val="0015578A"/>
    <w:rsid w:val="001568C3"/>
    <w:rsid w:val="0016131F"/>
    <w:rsid w:val="00163A2B"/>
    <w:rsid w:val="001711BA"/>
    <w:rsid w:val="0017455D"/>
    <w:rsid w:val="001751F1"/>
    <w:rsid w:val="00187AC5"/>
    <w:rsid w:val="00190BBE"/>
    <w:rsid w:val="001953B8"/>
    <w:rsid w:val="001A47F2"/>
    <w:rsid w:val="001B6495"/>
    <w:rsid w:val="001B791F"/>
    <w:rsid w:val="001C473D"/>
    <w:rsid w:val="001C6298"/>
    <w:rsid w:val="001D44A7"/>
    <w:rsid w:val="001D64A5"/>
    <w:rsid w:val="001E4F63"/>
    <w:rsid w:val="001E78B1"/>
    <w:rsid w:val="00206F91"/>
    <w:rsid w:val="00210AA4"/>
    <w:rsid w:val="002127E2"/>
    <w:rsid w:val="00214C5F"/>
    <w:rsid w:val="00214C87"/>
    <w:rsid w:val="00214CF4"/>
    <w:rsid w:val="00215035"/>
    <w:rsid w:val="00215862"/>
    <w:rsid w:val="00230F65"/>
    <w:rsid w:val="00236070"/>
    <w:rsid w:val="0024072D"/>
    <w:rsid w:val="00240FCE"/>
    <w:rsid w:val="00241E14"/>
    <w:rsid w:val="00260340"/>
    <w:rsid w:val="00271A59"/>
    <w:rsid w:val="00273303"/>
    <w:rsid w:val="00277449"/>
    <w:rsid w:val="00283612"/>
    <w:rsid w:val="00291DDD"/>
    <w:rsid w:val="002A7181"/>
    <w:rsid w:val="002B227C"/>
    <w:rsid w:val="002B3503"/>
    <w:rsid w:val="002B520A"/>
    <w:rsid w:val="002C155B"/>
    <w:rsid w:val="002C2C9A"/>
    <w:rsid w:val="002D2822"/>
    <w:rsid w:val="002D4117"/>
    <w:rsid w:val="002F6A38"/>
    <w:rsid w:val="00304DA8"/>
    <w:rsid w:val="003060FD"/>
    <w:rsid w:val="00333F1B"/>
    <w:rsid w:val="00347DEA"/>
    <w:rsid w:val="0035117F"/>
    <w:rsid w:val="00367903"/>
    <w:rsid w:val="00371041"/>
    <w:rsid w:val="003732AC"/>
    <w:rsid w:val="0037411B"/>
    <w:rsid w:val="0037548C"/>
    <w:rsid w:val="003777FE"/>
    <w:rsid w:val="00384F92"/>
    <w:rsid w:val="003A58B1"/>
    <w:rsid w:val="003B3B24"/>
    <w:rsid w:val="003C1845"/>
    <w:rsid w:val="003C42AC"/>
    <w:rsid w:val="003C6403"/>
    <w:rsid w:val="003D0574"/>
    <w:rsid w:val="003E31DF"/>
    <w:rsid w:val="003E46B0"/>
    <w:rsid w:val="003F3027"/>
    <w:rsid w:val="003F7C08"/>
    <w:rsid w:val="00400F07"/>
    <w:rsid w:val="00402DF6"/>
    <w:rsid w:val="004148DE"/>
    <w:rsid w:val="00414D6F"/>
    <w:rsid w:val="0042109F"/>
    <w:rsid w:val="00426A90"/>
    <w:rsid w:val="0043450E"/>
    <w:rsid w:val="004369F3"/>
    <w:rsid w:val="004524FA"/>
    <w:rsid w:val="00453BA5"/>
    <w:rsid w:val="00454E53"/>
    <w:rsid w:val="00460FEE"/>
    <w:rsid w:val="0048043B"/>
    <w:rsid w:val="00482477"/>
    <w:rsid w:val="00482DDD"/>
    <w:rsid w:val="004835A6"/>
    <w:rsid w:val="00491386"/>
    <w:rsid w:val="00494F18"/>
    <w:rsid w:val="004A0078"/>
    <w:rsid w:val="004A41DA"/>
    <w:rsid w:val="004B3736"/>
    <w:rsid w:val="004B7E43"/>
    <w:rsid w:val="004C0103"/>
    <w:rsid w:val="004C1D7C"/>
    <w:rsid w:val="004C58F9"/>
    <w:rsid w:val="004D0C67"/>
    <w:rsid w:val="004D3D81"/>
    <w:rsid w:val="004E0120"/>
    <w:rsid w:val="004E1F8B"/>
    <w:rsid w:val="004E2BA1"/>
    <w:rsid w:val="004E71B1"/>
    <w:rsid w:val="004F00EC"/>
    <w:rsid w:val="004F4215"/>
    <w:rsid w:val="004F43E1"/>
    <w:rsid w:val="005052DF"/>
    <w:rsid w:val="005206FF"/>
    <w:rsid w:val="0052117E"/>
    <w:rsid w:val="00522C8C"/>
    <w:rsid w:val="005309B7"/>
    <w:rsid w:val="00530E0A"/>
    <w:rsid w:val="00555F37"/>
    <w:rsid w:val="00560A63"/>
    <w:rsid w:val="00564B2E"/>
    <w:rsid w:val="00570B14"/>
    <w:rsid w:val="00591D51"/>
    <w:rsid w:val="00591D5F"/>
    <w:rsid w:val="00595F9E"/>
    <w:rsid w:val="005A2F0C"/>
    <w:rsid w:val="005A35C6"/>
    <w:rsid w:val="005A6A8D"/>
    <w:rsid w:val="005A7283"/>
    <w:rsid w:val="005B2640"/>
    <w:rsid w:val="005E7116"/>
    <w:rsid w:val="005F1AE5"/>
    <w:rsid w:val="005F4052"/>
    <w:rsid w:val="005F6427"/>
    <w:rsid w:val="005F6CE3"/>
    <w:rsid w:val="00601C9E"/>
    <w:rsid w:val="00602EB6"/>
    <w:rsid w:val="00605514"/>
    <w:rsid w:val="006104AF"/>
    <w:rsid w:val="00610EF2"/>
    <w:rsid w:val="00626983"/>
    <w:rsid w:val="0062713A"/>
    <w:rsid w:val="00627678"/>
    <w:rsid w:val="00631465"/>
    <w:rsid w:val="00636CFC"/>
    <w:rsid w:val="00641C2E"/>
    <w:rsid w:val="00641E1F"/>
    <w:rsid w:val="00650590"/>
    <w:rsid w:val="00660D65"/>
    <w:rsid w:val="00664DF6"/>
    <w:rsid w:val="006919C7"/>
    <w:rsid w:val="00692DA1"/>
    <w:rsid w:val="006B58FE"/>
    <w:rsid w:val="006C1B1B"/>
    <w:rsid w:val="006C20AC"/>
    <w:rsid w:val="006C6840"/>
    <w:rsid w:val="006D12DA"/>
    <w:rsid w:val="006D4649"/>
    <w:rsid w:val="006D575C"/>
    <w:rsid w:val="006D77C8"/>
    <w:rsid w:val="006E1AD8"/>
    <w:rsid w:val="006E5469"/>
    <w:rsid w:val="006F1606"/>
    <w:rsid w:val="00700831"/>
    <w:rsid w:val="00703672"/>
    <w:rsid w:val="00707297"/>
    <w:rsid w:val="00707DC1"/>
    <w:rsid w:val="00712277"/>
    <w:rsid w:val="00721516"/>
    <w:rsid w:val="00721CDB"/>
    <w:rsid w:val="00726265"/>
    <w:rsid w:val="0073496C"/>
    <w:rsid w:val="00734EBD"/>
    <w:rsid w:val="00736E0F"/>
    <w:rsid w:val="0075063E"/>
    <w:rsid w:val="0076301D"/>
    <w:rsid w:val="00775BF6"/>
    <w:rsid w:val="0078471E"/>
    <w:rsid w:val="0079231B"/>
    <w:rsid w:val="00792A00"/>
    <w:rsid w:val="00794808"/>
    <w:rsid w:val="007D20DF"/>
    <w:rsid w:val="007E2437"/>
    <w:rsid w:val="007E30FA"/>
    <w:rsid w:val="007F106F"/>
    <w:rsid w:val="007F5DE5"/>
    <w:rsid w:val="007F7086"/>
    <w:rsid w:val="00820359"/>
    <w:rsid w:val="00820BC5"/>
    <w:rsid w:val="00822FAB"/>
    <w:rsid w:val="008233B1"/>
    <w:rsid w:val="008236E4"/>
    <w:rsid w:val="00823937"/>
    <w:rsid w:val="00850296"/>
    <w:rsid w:val="0085459F"/>
    <w:rsid w:val="008634FE"/>
    <w:rsid w:val="00876A6D"/>
    <w:rsid w:val="008831C2"/>
    <w:rsid w:val="008A4493"/>
    <w:rsid w:val="008A671A"/>
    <w:rsid w:val="008A6A1E"/>
    <w:rsid w:val="008B0C05"/>
    <w:rsid w:val="008B43A5"/>
    <w:rsid w:val="008D111D"/>
    <w:rsid w:val="008E6A78"/>
    <w:rsid w:val="008F13F5"/>
    <w:rsid w:val="008F6EEA"/>
    <w:rsid w:val="00905D49"/>
    <w:rsid w:val="009064A4"/>
    <w:rsid w:val="0091383D"/>
    <w:rsid w:val="00914272"/>
    <w:rsid w:val="0091652E"/>
    <w:rsid w:val="00917F6D"/>
    <w:rsid w:val="00940559"/>
    <w:rsid w:val="0094195E"/>
    <w:rsid w:val="00955316"/>
    <w:rsid w:val="0096024C"/>
    <w:rsid w:val="009627F3"/>
    <w:rsid w:val="0096646D"/>
    <w:rsid w:val="00986EBD"/>
    <w:rsid w:val="009943D4"/>
    <w:rsid w:val="00994B01"/>
    <w:rsid w:val="00996062"/>
    <w:rsid w:val="0099771D"/>
    <w:rsid w:val="009A46F4"/>
    <w:rsid w:val="009A4887"/>
    <w:rsid w:val="009B1E68"/>
    <w:rsid w:val="009B5313"/>
    <w:rsid w:val="009B5FB8"/>
    <w:rsid w:val="009B6D8A"/>
    <w:rsid w:val="009C0E9B"/>
    <w:rsid w:val="009C4C68"/>
    <w:rsid w:val="009D1984"/>
    <w:rsid w:val="009F2483"/>
    <w:rsid w:val="009F40C4"/>
    <w:rsid w:val="009F6C68"/>
    <w:rsid w:val="00A033D4"/>
    <w:rsid w:val="00A039A3"/>
    <w:rsid w:val="00A05FD2"/>
    <w:rsid w:val="00A226F6"/>
    <w:rsid w:val="00A30DC4"/>
    <w:rsid w:val="00A31791"/>
    <w:rsid w:val="00A358C5"/>
    <w:rsid w:val="00A43DF4"/>
    <w:rsid w:val="00A43F80"/>
    <w:rsid w:val="00A451E8"/>
    <w:rsid w:val="00A46001"/>
    <w:rsid w:val="00A46F2A"/>
    <w:rsid w:val="00A50443"/>
    <w:rsid w:val="00A53E3F"/>
    <w:rsid w:val="00A565B1"/>
    <w:rsid w:val="00A6002A"/>
    <w:rsid w:val="00A6018C"/>
    <w:rsid w:val="00A64399"/>
    <w:rsid w:val="00A673E6"/>
    <w:rsid w:val="00A67A94"/>
    <w:rsid w:val="00A71D69"/>
    <w:rsid w:val="00A767DC"/>
    <w:rsid w:val="00A91B82"/>
    <w:rsid w:val="00AC344B"/>
    <w:rsid w:val="00AC50AB"/>
    <w:rsid w:val="00AD1832"/>
    <w:rsid w:val="00AE09F6"/>
    <w:rsid w:val="00AE2963"/>
    <w:rsid w:val="00AE3721"/>
    <w:rsid w:val="00AE62DA"/>
    <w:rsid w:val="00AE6327"/>
    <w:rsid w:val="00AF0724"/>
    <w:rsid w:val="00AF5BE5"/>
    <w:rsid w:val="00AF7CB0"/>
    <w:rsid w:val="00B0192C"/>
    <w:rsid w:val="00B20926"/>
    <w:rsid w:val="00B4095A"/>
    <w:rsid w:val="00B43457"/>
    <w:rsid w:val="00B4385F"/>
    <w:rsid w:val="00B442B7"/>
    <w:rsid w:val="00B63135"/>
    <w:rsid w:val="00B64FF9"/>
    <w:rsid w:val="00B65B59"/>
    <w:rsid w:val="00B66628"/>
    <w:rsid w:val="00B71CD5"/>
    <w:rsid w:val="00B813D6"/>
    <w:rsid w:val="00B9666D"/>
    <w:rsid w:val="00BA1DD2"/>
    <w:rsid w:val="00BA6533"/>
    <w:rsid w:val="00BB1927"/>
    <w:rsid w:val="00BC764C"/>
    <w:rsid w:val="00BE1016"/>
    <w:rsid w:val="00BE6DF3"/>
    <w:rsid w:val="00BF1E69"/>
    <w:rsid w:val="00BF4228"/>
    <w:rsid w:val="00BF4B17"/>
    <w:rsid w:val="00BF7260"/>
    <w:rsid w:val="00C00207"/>
    <w:rsid w:val="00C0678F"/>
    <w:rsid w:val="00C165DA"/>
    <w:rsid w:val="00C20F54"/>
    <w:rsid w:val="00C21554"/>
    <w:rsid w:val="00C21E09"/>
    <w:rsid w:val="00C33B37"/>
    <w:rsid w:val="00C50AB3"/>
    <w:rsid w:val="00C6032C"/>
    <w:rsid w:val="00C81014"/>
    <w:rsid w:val="00C81190"/>
    <w:rsid w:val="00C82359"/>
    <w:rsid w:val="00C8539D"/>
    <w:rsid w:val="00C86FD9"/>
    <w:rsid w:val="00C93BF8"/>
    <w:rsid w:val="00C9571C"/>
    <w:rsid w:val="00C97CA8"/>
    <w:rsid w:val="00CC73FD"/>
    <w:rsid w:val="00CD25F8"/>
    <w:rsid w:val="00CD58B9"/>
    <w:rsid w:val="00CD6191"/>
    <w:rsid w:val="00CE0593"/>
    <w:rsid w:val="00CE5C3C"/>
    <w:rsid w:val="00CF36F7"/>
    <w:rsid w:val="00CF4412"/>
    <w:rsid w:val="00D07AD5"/>
    <w:rsid w:val="00D24A8E"/>
    <w:rsid w:val="00D275CC"/>
    <w:rsid w:val="00D47A46"/>
    <w:rsid w:val="00D733F3"/>
    <w:rsid w:val="00D767C4"/>
    <w:rsid w:val="00D77CF5"/>
    <w:rsid w:val="00D87BA7"/>
    <w:rsid w:val="00D91552"/>
    <w:rsid w:val="00DA14C6"/>
    <w:rsid w:val="00DA22F1"/>
    <w:rsid w:val="00DC0B8A"/>
    <w:rsid w:val="00DC0C9C"/>
    <w:rsid w:val="00DC40E5"/>
    <w:rsid w:val="00DD08FA"/>
    <w:rsid w:val="00DD5E02"/>
    <w:rsid w:val="00DE2080"/>
    <w:rsid w:val="00DE343D"/>
    <w:rsid w:val="00DF2E6B"/>
    <w:rsid w:val="00DF4043"/>
    <w:rsid w:val="00DF4078"/>
    <w:rsid w:val="00E015ED"/>
    <w:rsid w:val="00E03862"/>
    <w:rsid w:val="00E069F2"/>
    <w:rsid w:val="00E075A8"/>
    <w:rsid w:val="00E0780C"/>
    <w:rsid w:val="00E10672"/>
    <w:rsid w:val="00E10AC4"/>
    <w:rsid w:val="00E112A9"/>
    <w:rsid w:val="00E11F55"/>
    <w:rsid w:val="00E15A9E"/>
    <w:rsid w:val="00E2143A"/>
    <w:rsid w:val="00E23619"/>
    <w:rsid w:val="00E33B68"/>
    <w:rsid w:val="00E5539B"/>
    <w:rsid w:val="00E61EEA"/>
    <w:rsid w:val="00E63943"/>
    <w:rsid w:val="00E63D44"/>
    <w:rsid w:val="00E724AE"/>
    <w:rsid w:val="00E7773D"/>
    <w:rsid w:val="00E8445A"/>
    <w:rsid w:val="00E962C5"/>
    <w:rsid w:val="00EA0625"/>
    <w:rsid w:val="00EA3488"/>
    <w:rsid w:val="00EB0713"/>
    <w:rsid w:val="00EB2E74"/>
    <w:rsid w:val="00EB5F7D"/>
    <w:rsid w:val="00EC589F"/>
    <w:rsid w:val="00EE0FE8"/>
    <w:rsid w:val="00EE1412"/>
    <w:rsid w:val="00EF266A"/>
    <w:rsid w:val="00F00406"/>
    <w:rsid w:val="00F04AB4"/>
    <w:rsid w:val="00F12F88"/>
    <w:rsid w:val="00F1354A"/>
    <w:rsid w:val="00F23BEC"/>
    <w:rsid w:val="00F427F8"/>
    <w:rsid w:val="00F43438"/>
    <w:rsid w:val="00F50FDC"/>
    <w:rsid w:val="00F54E9B"/>
    <w:rsid w:val="00F72C0B"/>
    <w:rsid w:val="00F74F0E"/>
    <w:rsid w:val="00F86ADD"/>
    <w:rsid w:val="00F9486C"/>
    <w:rsid w:val="00F97D64"/>
    <w:rsid w:val="00FA42E2"/>
    <w:rsid w:val="00FB03C9"/>
    <w:rsid w:val="00FB584B"/>
    <w:rsid w:val="00FC0B7D"/>
    <w:rsid w:val="00FC1C29"/>
    <w:rsid w:val="00FC288C"/>
    <w:rsid w:val="00FD085A"/>
    <w:rsid w:val="00FD2DD4"/>
    <w:rsid w:val="00FD4C76"/>
    <w:rsid w:val="00FD543C"/>
    <w:rsid w:val="00FD7028"/>
    <w:rsid w:val="00FE2703"/>
    <w:rsid w:val="00FF41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66"/>
    <o:shapelayout v:ext="edit">
      <o:idmap v:ext="edit" data="2"/>
    </o:shapelayout>
  </w:shapeDefaults>
  <w:decimalSymbol w:val="."/>
  <w:listSeparator w:val=","/>
  <w14:docId w14:val="52DC139C"/>
  <w15:chartTrackingRefBased/>
  <w15:docId w15:val="{08AC0E2D-3600-4FF8-82AE-66B77F3B684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14272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914272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914272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914272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914272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914272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914272"/>
    <w:pPr>
      <w:outlineLvl w:val="5"/>
    </w:pPr>
  </w:style>
  <w:style w:type="paragraph" w:styleId="Heading7">
    <w:name w:val="heading 7"/>
    <w:basedOn w:val="H6"/>
    <w:next w:val="Normal"/>
    <w:qFormat/>
    <w:rsid w:val="00914272"/>
    <w:pPr>
      <w:outlineLvl w:val="6"/>
    </w:pPr>
  </w:style>
  <w:style w:type="paragraph" w:styleId="Heading8">
    <w:name w:val="heading 8"/>
    <w:basedOn w:val="Heading1"/>
    <w:next w:val="Normal"/>
    <w:qFormat/>
    <w:rsid w:val="00914272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914272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914272"/>
    <w:pPr>
      <w:spacing w:before="180"/>
      <w:ind w:left="2693" w:hanging="2693"/>
    </w:pPr>
    <w:rPr>
      <w:b/>
    </w:rPr>
  </w:style>
  <w:style w:type="paragraph" w:styleId="TOC1">
    <w:name w:val="toc 1"/>
    <w:semiHidden/>
    <w:rsid w:val="00914272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91427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914272"/>
    <w:pPr>
      <w:ind w:left="1701" w:hanging="1701"/>
    </w:pPr>
  </w:style>
  <w:style w:type="paragraph" w:styleId="TOC4">
    <w:name w:val="toc 4"/>
    <w:basedOn w:val="TOC3"/>
    <w:semiHidden/>
    <w:rsid w:val="00914272"/>
    <w:pPr>
      <w:ind w:left="1418" w:hanging="1418"/>
    </w:pPr>
  </w:style>
  <w:style w:type="paragraph" w:styleId="TOC3">
    <w:name w:val="toc 3"/>
    <w:basedOn w:val="TOC2"/>
    <w:semiHidden/>
    <w:rsid w:val="00914272"/>
    <w:pPr>
      <w:ind w:left="1134" w:hanging="1134"/>
    </w:pPr>
  </w:style>
  <w:style w:type="paragraph" w:styleId="TOC2">
    <w:name w:val="toc 2"/>
    <w:basedOn w:val="TOC1"/>
    <w:semiHidden/>
    <w:rsid w:val="00914272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914272"/>
    <w:pPr>
      <w:ind w:left="284"/>
    </w:pPr>
  </w:style>
  <w:style w:type="paragraph" w:styleId="Index1">
    <w:name w:val="index 1"/>
    <w:basedOn w:val="Normal"/>
    <w:semiHidden/>
    <w:rsid w:val="00914272"/>
    <w:pPr>
      <w:keepLines/>
      <w:spacing w:after="0"/>
    </w:pPr>
  </w:style>
  <w:style w:type="paragraph" w:customStyle="1" w:styleId="ZH">
    <w:name w:val="ZH"/>
    <w:rsid w:val="0091427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914272"/>
    <w:pPr>
      <w:outlineLvl w:val="9"/>
    </w:pPr>
  </w:style>
  <w:style w:type="paragraph" w:styleId="ListNumber2">
    <w:name w:val="List Number 2"/>
    <w:basedOn w:val="ListNumber"/>
    <w:semiHidden/>
    <w:rsid w:val="00914272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91427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914272"/>
    <w:rPr>
      <w:b/>
      <w:position w:val="6"/>
      <w:sz w:val="16"/>
    </w:rPr>
  </w:style>
  <w:style w:type="paragraph" w:styleId="FootnoteText">
    <w:name w:val="footnote text"/>
    <w:basedOn w:val="Normal"/>
    <w:semiHidden/>
    <w:rsid w:val="00914272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914272"/>
    <w:rPr>
      <w:b/>
    </w:rPr>
  </w:style>
  <w:style w:type="paragraph" w:customStyle="1" w:styleId="TAC">
    <w:name w:val="TAC"/>
    <w:basedOn w:val="TAL"/>
    <w:link w:val="TACChar"/>
    <w:qFormat/>
    <w:rsid w:val="00914272"/>
    <w:pPr>
      <w:jc w:val="center"/>
    </w:pPr>
  </w:style>
  <w:style w:type="paragraph" w:customStyle="1" w:styleId="TF">
    <w:name w:val="TF"/>
    <w:basedOn w:val="TH"/>
    <w:rsid w:val="00914272"/>
    <w:pPr>
      <w:keepNext w:val="0"/>
      <w:spacing w:before="0" w:after="240"/>
    </w:pPr>
  </w:style>
  <w:style w:type="paragraph" w:customStyle="1" w:styleId="NO">
    <w:name w:val="NO"/>
    <w:basedOn w:val="Normal"/>
    <w:rsid w:val="00914272"/>
    <w:pPr>
      <w:keepLines/>
      <w:ind w:left="1135" w:hanging="851"/>
    </w:pPr>
  </w:style>
  <w:style w:type="paragraph" w:styleId="TOC9">
    <w:name w:val="toc 9"/>
    <w:basedOn w:val="TOC8"/>
    <w:semiHidden/>
    <w:rsid w:val="00914272"/>
    <w:pPr>
      <w:ind w:left="1418" w:hanging="1418"/>
    </w:pPr>
  </w:style>
  <w:style w:type="paragraph" w:customStyle="1" w:styleId="EX">
    <w:name w:val="EX"/>
    <w:basedOn w:val="Normal"/>
    <w:rsid w:val="00914272"/>
    <w:pPr>
      <w:keepLines/>
      <w:ind w:left="1702" w:hanging="1418"/>
    </w:pPr>
  </w:style>
  <w:style w:type="paragraph" w:customStyle="1" w:styleId="FP">
    <w:name w:val="FP"/>
    <w:basedOn w:val="Normal"/>
    <w:rsid w:val="00914272"/>
    <w:pPr>
      <w:spacing w:after="0"/>
    </w:pPr>
  </w:style>
  <w:style w:type="paragraph" w:customStyle="1" w:styleId="LD">
    <w:name w:val="LD"/>
    <w:rsid w:val="0091427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914272"/>
    <w:pPr>
      <w:spacing w:after="0"/>
    </w:pPr>
  </w:style>
  <w:style w:type="paragraph" w:customStyle="1" w:styleId="EW">
    <w:name w:val="EW"/>
    <w:basedOn w:val="EX"/>
    <w:rsid w:val="00914272"/>
    <w:pPr>
      <w:spacing w:after="0"/>
    </w:pPr>
  </w:style>
  <w:style w:type="paragraph" w:styleId="TOC6">
    <w:name w:val="toc 6"/>
    <w:basedOn w:val="TOC5"/>
    <w:next w:val="Normal"/>
    <w:semiHidden/>
    <w:rsid w:val="00914272"/>
    <w:pPr>
      <w:ind w:left="1985" w:hanging="1985"/>
    </w:pPr>
  </w:style>
  <w:style w:type="paragraph" w:styleId="TOC7">
    <w:name w:val="toc 7"/>
    <w:basedOn w:val="TOC6"/>
    <w:next w:val="Normal"/>
    <w:semiHidden/>
    <w:rsid w:val="00914272"/>
    <w:pPr>
      <w:ind w:left="2268" w:hanging="2268"/>
    </w:pPr>
  </w:style>
  <w:style w:type="paragraph" w:styleId="ListBullet2">
    <w:name w:val="List Bullet 2"/>
    <w:basedOn w:val="ListBullet"/>
    <w:semiHidden/>
    <w:rsid w:val="00914272"/>
    <w:pPr>
      <w:ind w:left="851"/>
    </w:pPr>
  </w:style>
  <w:style w:type="paragraph" w:styleId="ListBullet3">
    <w:name w:val="List Bullet 3"/>
    <w:basedOn w:val="ListBullet2"/>
    <w:semiHidden/>
    <w:rsid w:val="00914272"/>
    <w:pPr>
      <w:ind w:left="1135"/>
    </w:pPr>
  </w:style>
  <w:style w:type="paragraph" w:styleId="ListNumber">
    <w:name w:val="List Number"/>
    <w:basedOn w:val="List"/>
    <w:semiHidden/>
    <w:rsid w:val="00914272"/>
  </w:style>
  <w:style w:type="paragraph" w:customStyle="1" w:styleId="EQ">
    <w:name w:val="EQ"/>
    <w:basedOn w:val="Normal"/>
    <w:next w:val="Normal"/>
    <w:rsid w:val="00914272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914272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914272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91427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914272"/>
    <w:pPr>
      <w:jc w:val="right"/>
    </w:pPr>
  </w:style>
  <w:style w:type="paragraph" w:customStyle="1" w:styleId="H6">
    <w:name w:val="H6"/>
    <w:basedOn w:val="Heading5"/>
    <w:next w:val="Normal"/>
    <w:rsid w:val="00914272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914272"/>
    <w:pPr>
      <w:ind w:left="851" w:hanging="851"/>
    </w:pPr>
  </w:style>
  <w:style w:type="paragraph" w:customStyle="1" w:styleId="TAL">
    <w:name w:val="TAL"/>
    <w:basedOn w:val="Normal"/>
    <w:link w:val="TALCar"/>
    <w:rsid w:val="00914272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91427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91427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91427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91427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914272"/>
    <w:pPr>
      <w:framePr w:wrap="notBeside" w:y="16161"/>
    </w:pPr>
  </w:style>
  <w:style w:type="character" w:customStyle="1" w:styleId="ZGSM">
    <w:name w:val="ZGSM"/>
    <w:rsid w:val="00914272"/>
  </w:style>
  <w:style w:type="paragraph" w:styleId="List2">
    <w:name w:val="List 2"/>
    <w:basedOn w:val="List"/>
    <w:semiHidden/>
    <w:rsid w:val="00914272"/>
    <w:pPr>
      <w:ind w:left="851"/>
    </w:pPr>
  </w:style>
  <w:style w:type="paragraph" w:customStyle="1" w:styleId="ZG">
    <w:name w:val="ZG"/>
    <w:rsid w:val="0091427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914272"/>
    <w:pPr>
      <w:ind w:left="1135"/>
    </w:pPr>
  </w:style>
  <w:style w:type="paragraph" w:styleId="List4">
    <w:name w:val="List 4"/>
    <w:basedOn w:val="List3"/>
    <w:semiHidden/>
    <w:rsid w:val="00914272"/>
    <w:pPr>
      <w:ind w:left="1418"/>
    </w:pPr>
  </w:style>
  <w:style w:type="paragraph" w:styleId="List5">
    <w:name w:val="List 5"/>
    <w:basedOn w:val="List4"/>
    <w:semiHidden/>
    <w:rsid w:val="00914272"/>
    <w:pPr>
      <w:ind w:left="1702"/>
    </w:pPr>
  </w:style>
  <w:style w:type="paragraph" w:customStyle="1" w:styleId="EditorsNote">
    <w:name w:val="Editor's Note"/>
    <w:basedOn w:val="NO"/>
    <w:rsid w:val="00914272"/>
    <w:rPr>
      <w:color w:val="FF0000"/>
    </w:rPr>
  </w:style>
  <w:style w:type="paragraph" w:styleId="List">
    <w:name w:val="List"/>
    <w:basedOn w:val="Normal"/>
    <w:semiHidden/>
    <w:rsid w:val="00914272"/>
    <w:pPr>
      <w:ind w:left="568" w:hanging="284"/>
    </w:pPr>
  </w:style>
  <w:style w:type="paragraph" w:styleId="ListBullet">
    <w:name w:val="List Bullet"/>
    <w:basedOn w:val="List"/>
    <w:semiHidden/>
    <w:rsid w:val="00914272"/>
  </w:style>
  <w:style w:type="paragraph" w:styleId="ListBullet4">
    <w:name w:val="List Bullet 4"/>
    <w:basedOn w:val="ListBullet3"/>
    <w:semiHidden/>
    <w:rsid w:val="00914272"/>
    <w:pPr>
      <w:ind w:left="1418"/>
    </w:pPr>
  </w:style>
  <w:style w:type="paragraph" w:styleId="ListBullet5">
    <w:name w:val="List Bullet 5"/>
    <w:basedOn w:val="ListBullet4"/>
    <w:semiHidden/>
    <w:rsid w:val="00914272"/>
    <w:pPr>
      <w:ind w:left="1702"/>
    </w:pPr>
  </w:style>
  <w:style w:type="paragraph" w:customStyle="1" w:styleId="B1">
    <w:name w:val="B1"/>
    <w:basedOn w:val="List"/>
    <w:rsid w:val="00914272"/>
  </w:style>
  <w:style w:type="paragraph" w:customStyle="1" w:styleId="B2">
    <w:name w:val="B2"/>
    <w:basedOn w:val="List2"/>
    <w:rsid w:val="00914272"/>
  </w:style>
  <w:style w:type="paragraph" w:customStyle="1" w:styleId="B3">
    <w:name w:val="B3"/>
    <w:basedOn w:val="List3"/>
    <w:rsid w:val="00914272"/>
  </w:style>
  <w:style w:type="paragraph" w:customStyle="1" w:styleId="B4">
    <w:name w:val="B4"/>
    <w:basedOn w:val="List4"/>
    <w:rsid w:val="00914272"/>
  </w:style>
  <w:style w:type="paragraph" w:customStyle="1" w:styleId="B5">
    <w:name w:val="B5"/>
    <w:basedOn w:val="List5"/>
    <w:rsid w:val="00914272"/>
  </w:style>
  <w:style w:type="paragraph" w:styleId="Footer">
    <w:name w:val="footer"/>
    <w:basedOn w:val="Header"/>
    <w:semiHidden/>
    <w:rsid w:val="00914272"/>
    <w:pPr>
      <w:jc w:val="center"/>
    </w:pPr>
    <w:rPr>
      <w:i/>
    </w:rPr>
  </w:style>
  <w:style w:type="paragraph" w:customStyle="1" w:styleId="ZTD">
    <w:name w:val="ZTD"/>
    <w:basedOn w:val="ZB"/>
    <w:rsid w:val="00914272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qFormat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aliases w:val="List Paragraph - Bullets"/>
    <w:basedOn w:val="Normal"/>
    <w:link w:val="ListParagraphChar"/>
    <w:uiPriority w:val="34"/>
    <w:qFormat/>
    <w:rsid w:val="00D767C4"/>
    <w:pPr>
      <w:ind w:left="720"/>
      <w:contextualSpacing/>
    </w:pPr>
  </w:style>
  <w:style w:type="paragraph" w:customStyle="1" w:styleId="a">
    <w:name w:val="样式 页眉"/>
    <w:basedOn w:val="Header"/>
    <w:link w:val="Char"/>
    <w:rsid w:val="00426A90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426A90"/>
    <w:rPr>
      <w:rFonts w:ascii="Arial" w:eastAsia="Arial" w:hAnsi="Arial"/>
      <w:b/>
      <w:bCs/>
      <w:noProof/>
      <w:sz w:val="22"/>
      <w:lang w:val="en-GB" w:eastAsia="en-US"/>
    </w:rPr>
  </w:style>
  <w:style w:type="character" w:customStyle="1" w:styleId="THChar">
    <w:name w:val="TH Char"/>
    <w:link w:val="TH"/>
    <w:qFormat/>
    <w:rsid w:val="00084771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084771"/>
    <w:rPr>
      <w:rFonts w:ascii="Arial" w:hAnsi="Arial"/>
      <w:sz w:val="18"/>
      <w:lang w:val="en-GB" w:eastAsia="en-US"/>
    </w:rPr>
  </w:style>
  <w:style w:type="character" w:styleId="PlaceholderText">
    <w:name w:val="Placeholder Text"/>
    <w:basedOn w:val="DefaultParagraphFont"/>
    <w:uiPriority w:val="99"/>
    <w:semiHidden/>
    <w:rsid w:val="006E5469"/>
    <w:rPr>
      <w:color w:val="808080"/>
    </w:rPr>
  </w:style>
  <w:style w:type="character" w:customStyle="1" w:styleId="ListParagraphChar">
    <w:name w:val="List Paragraph Char"/>
    <w:aliases w:val="List Paragraph - Bullets Char"/>
    <w:basedOn w:val="DefaultParagraphFont"/>
    <w:link w:val="ListParagraph"/>
    <w:uiPriority w:val="34"/>
    <w:rsid w:val="007E30FA"/>
    <w:rPr>
      <w:rFonts w:ascii="Times New Roman" w:hAnsi="Times New Roman"/>
      <w:lang w:val="en-GB" w:eastAsia="en-US"/>
    </w:rPr>
  </w:style>
  <w:style w:type="character" w:customStyle="1" w:styleId="TALCar">
    <w:name w:val="TAL Car"/>
    <w:link w:val="TAL"/>
    <w:qFormat/>
    <w:locked/>
    <w:rsid w:val="007E30FA"/>
    <w:rPr>
      <w:rFonts w:ascii="Arial" w:hAnsi="Arial"/>
      <w:sz w:val="18"/>
      <w:lang w:val="en-GB" w:eastAsia="en-US"/>
    </w:rPr>
  </w:style>
  <w:style w:type="table" w:styleId="TableGrid">
    <w:name w:val="Table Grid"/>
    <w:aliases w:val="TableGrid"/>
    <w:basedOn w:val="TableNormal"/>
    <w:qFormat/>
    <w:rsid w:val="007E2437"/>
    <w:rPr>
      <w:rFonts w:ascii="Arial" w:eastAsiaTheme="minorHAnsi" w:hAnsi="Arial" w:cstheme="minorBidi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971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653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7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44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8019829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2422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820115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2522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243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06343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796773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885218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777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11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658829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074006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036511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1637970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513127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1743339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7275139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3539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784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9506273">
          <w:marLeft w:val="1267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702384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483866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emf"/><Relationship Id="rId39" Type="http://schemas.openxmlformats.org/officeDocument/2006/relationships/package" Target="embeddings/Microsoft_Word_Document7.docx"/><Relationship Id="rId21" Type="http://schemas.openxmlformats.org/officeDocument/2006/relationships/image" Target="media/image14.png"/><Relationship Id="rId34" Type="http://schemas.openxmlformats.org/officeDocument/2006/relationships/image" Target="media/image22.emf"/><Relationship Id="rId42" Type="http://schemas.openxmlformats.org/officeDocument/2006/relationships/image" Target="media/image26.emf"/><Relationship Id="rId47" Type="http://schemas.openxmlformats.org/officeDocument/2006/relationships/package" Target="embeddings/Microsoft_Word_Document11.docx"/><Relationship Id="rId50" Type="http://schemas.openxmlformats.org/officeDocument/2006/relationships/image" Target="media/image30.emf"/><Relationship Id="rId55" Type="http://schemas.openxmlformats.org/officeDocument/2006/relationships/package" Target="embeddings/Microsoft_Word_Document15.docx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package" Target="embeddings/Microsoft_Word_Document.docx"/><Relationship Id="rId33" Type="http://schemas.openxmlformats.org/officeDocument/2006/relationships/package" Target="embeddings/Microsoft_Word_Document4.docx"/><Relationship Id="rId38" Type="http://schemas.openxmlformats.org/officeDocument/2006/relationships/image" Target="media/image24.emf"/><Relationship Id="rId46" Type="http://schemas.openxmlformats.org/officeDocument/2006/relationships/image" Target="media/image28.emf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package" Target="embeddings/Microsoft_Word_Document2.docx"/><Relationship Id="rId41" Type="http://schemas.openxmlformats.org/officeDocument/2006/relationships/package" Target="embeddings/Microsoft_Word_Document8.docx"/><Relationship Id="rId54" Type="http://schemas.openxmlformats.org/officeDocument/2006/relationships/image" Target="media/image32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emf"/><Relationship Id="rId32" Type="http://schemas.openxmlformats.org/officeDocument/2006/relationships/image" Target="media/image21.emf"/><Relationship Id="rId37" Type="http://schemas.openxmlformats.org/officeDocument/2006/relationships/package" Target="embeddings/Microsoft_Word_Document6.docx"/><Relationship Id="rId40" Type="http://schemas.openxmlformats.org/officeDocument/2006/relationships/image" Target="media/image25.emf"/><Relationship Id="rId45" Type="http://schemas.openxmlformats.org/officeDocument/2006/relationships/package" Target="embeddings/Microsoft_Word_Document10.docx"/><Relationship Id="rId53" Type="http://schemas.openxmlformats.org/officeDocument/2006/relationships/package" Target="embeddings/Microsoft_Word_Document14.docx"/><Relationship Id="rId58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9.emf"/><Relationship Id="rId36" Type="http://schemas.openxmlformats.org/officeDocument/2006/relationships/image" Target="media/image23.emf"/><Relationship Id="rId49" Type="http://schemas.openxmlformats.org/officeDocument/2006/relationships/package" Target="embeddings/Microsoft_Word_Document12.docx"/><Relationship Id="rId57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package" Target="embeddings/Microsoft_Word_Document3.docx"/><Relationship Id="rId44" Type="http://schemas.openxmlformats.org/officeDocument/2006/relationships/image" Target="media/image27.emf"/><Relationship Id="rId52" Type="http://schemas.openxmlformats.org/officeDocument/2006/relationships/image" Target="media/image31.emf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package" Target="embeddings/Microsoft_Word_Document1.docx"/><Relationship Id="rId30" Type="http://schemas.openxmlformats.org/officeDocument/2006/relationships/image" Target="media/image20.emf"/><Relationship Id="rId35" Type="http://schemas.openxmlformats.org/officeDocument/2006/relationships/package" Target="embeddings/Microsoft_Word_Document5.docx"/><Relationship Id="rId43" Type="http://schemas.openxmlformats.org/officeDocument/2006/relationships/package" Target="embeddings/Microsoft_Word_Document9.docx"/><Relationship Id="rId48" Type="http://schemas.openxmlformats.org/officeDocument/2006/relationships/image" Target="media/image29.emf"/><Relationship Id="rId56" Type="http://schemas.openxmlformats.org/officeDocument/2006/relationships/header" Target="header1.xml"/><Relationship Id="rId8" Type="http://schemas.openxmlformats.org/officeDocument/2006/relationships/image" Target="media/image1.png"/><Relationship Id="rId51" Type="http://schemas.openxmlformats.org/officeDocument/2006/relationships/package" Target="embeddings/Microsoft_Word_Document13.docx"/><Relationship Id="rId3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jkoskelo\Documents\3gpp_contributions\ran4_108-bis\FWA%20PC1%20n7%20NS_46%20A-MPR%20simulation%20results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59DC5C8-9487-471F-BD63-F1F3B66587BF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b1aa2129-79ec-42c0-bfac-e5b7a0374572}" enabled="1" method="Privileged" siteId="{5d471751-9675-428d-917b-70f44f9630b0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FWA PC1 n7 NS_46 A-MPR simulation results.dotx</Template>
  <TotalTime>1</TotalTime>
  <Pages>7</Pages>
  <Words>1481</Words>
  <Characters>6765</Characters>
  <Application>Microsoft Office Word</Application>
  <DocSecurity>0</DocSecurity>
  <Lines>56</Lines>
  <Paragraphs>16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8230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Koskelo, Jaakko (Nokia - FI/Tampere)</dc:creator>
  <cp:keywords>ESA, style sheet, Winword</cp:keywords>
  <dc:description/>
  <cp:lastModifiedBy>Petri Vasenkari</cp:lastModifiedBy>
  <cp:revision>2</cp:revision>
  <cp:lastPrinted>1899-12-31T22:00:00Z</cp:lastPrinted>
  <dcterms:created xsi:type="dcterms:W3CDTF">2024-11-08T13:19:00Z</dcterms:created>
  <dcterms:modified xsi:type="dcterms:W3CDTF">2024-11-08T13:19:00Z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b1aa2129-79ec-42c0-bfac-e5b7a0374572_Enabled">
    <vt:lpwstr>true</vt:lpwstr>
  </property>
  <property fmtid="{D5CDD505-2E9C-101B-9397-08002B2CF9AE}" pid="3" name="MSIP_Label_b1aa2129-79ec-42c0-bfac-e5b7a0374572_SetDate">
    <vt:lpwstr>2023-03-28T11:33:45Z</vt:lpwstr>
  </property>
  <property fmtid="{D5CDD505-2E9C-101B-9397-08002B2CF9AE}" pid="4" name="MSIP_Label_b1aa2129-79ec-42c0-bfac-e5b7a0374572_Method">
    <vt:lpwstr>Privileged</vt:lpwstr>
  </property>
  <property fmtid="{D5CDD505-2E9C-101B-9397-08002B2CF9AE}" pid="5" name="MSIP_Label_b1aa2129-79ec-42c0-bfac-e5b7a0374572_Name">
    <vt:lpwstr>b1aa2129-79ec-42c0-bfac-e5b7a0374572</vt:lpwstr>
  </property>
  <property fmtid="{D5CDD505-2E9C-101B-9397-08002B2CF9AE}" pid="6" name="MSIP_Label_b1aa2129-79ec-42c0-bfac-e5b7a0374572_SiteId">
    <vt:lpwstr>5d471751-9675-428d-917b-70f44f9630b0</vt:lpwstr>
  </property>
  <property fmtid="{D5CDD505-2E9C-101B-9397-08002B2CF9AE}" pid="7" name="MSIP_Label_b1aa2129-79ec-42c0-bfac-e5b7a0374572_ActionId">
    <vt:lpwstr>d809f080-1321-4497-ba97-8442f929ec8f</vt:lpwstr>
  </property>
  <property fmtid="{D5CDD505-2E9C-101B-9397-08002B2CF9AE}" pid="8" name="MSIP_Label_b1aa2129-79ec-42c0-bfac-e5b7a0374572_ContentBits">
    <vt:lpwstr>0</vt:lpwstr>
  </property>
</Properties>
</file>